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808" w:rsidRPr="009E7056" w:rsidRDefault="00A91808" w:rsidP="00CE2276">
      <w:pPr>
        <w:jc w:val="center"/>
        <w:rPr>
          <w:sz w:val="20"/>
          <w:szCs w:val="2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6pt;height:80.25pt">
            <v:imagedata r:id="rId5" r:href="rId6"/>
          </v:shape>
        </w:pict>
      </w:r>
    </w:p>
    <w:p w:rsidR="00A91808" w:rsidRPr="009E7056" w:rsidRDefault="00A91808" w:rsidP="00AF180B">
      <w:pPr>
        <w:rPr>
          <w:sz w:val="20"/>
          <w:szCs w:val="20"/>
        </w:rPr>
      </w:pPr>
    </w:p>
    <w:p w:rsidR="00A91808" w:rsidRPr="009E7056" w:rsidRDefault="00A91808" w:rsidP="00AF180B">
      <w:pPr>
        <w:pStyle w:val="Default"/>
      </w:pPr>
    </w:p>
    <w:p w:rsidR="00A91808" w:rsidRPr="009E7056" w:rsidRDefault="00A91808" w:rsidP="00AF180B">
      <w:pPr>
        <w:pStyle w:val="Default"/>
        <w:jc w:val="center"/>
        <w:rPr>
          <w:sz w:val="28"/>
          <w:szCs w:val="28"/>
        </w:rPr>
      </w:pPr>
      <w:r w:rsidRPr="009E7056">
        <w:rPr>
          <w:b/>
          <w:bCs/>
          <w:sz w:val="28"/>
          <w:szCs w:val="28"/>
        </w:rPr>
        <w:t>INSTRUKCJA WYPEŁNIANIA WNIOSKU</w:t>
      </w:r>
    </w:p>
    <w:p w:rsidR="00A91808" w:rsidRPr="009E7056" w:rsidRDefault="00A91808" w:rsidP="00AF180B">
      <w:pPr>
        <w:pStyle w:val="Default"/>
        <w:jc w:val="center"/>
        <w:rPr>
          <w:sz w:val="28"/>
          <w:szCs w:val="28"/>
        </w:rPr>
      </w:pPr>
      <w:r w:rsidRPr="009E7056">
        <w:rPr>
          <w:b/>
          <w:bCs/>
          <w:sz w:val="28"/>
          <w:szCs w:val="28"/>
        </w:rPr>
        <w:t>o dofinansowanie w ramach programu Ciepłe Mieszkanie</w:t>
      </w:r>
    </w:p>
    <w:p w:rsidR="00A91808" w:rsidRPr="009E7056" w:rsidRDefault="00A91808" w:rsidP="00AF180B">
      <w:pPr>
        <w:jc w:val="center"/>
      </w:pPr>
      <w:r w:rsidRPr="009E7056">
        <w:rPr>
          <w:b/>
          <w:bCs/>
          <w:sz w:val="28"/>
          <w:szCs w:val="28"/>
        </w:rPr>
        <w:t xml:space="preserve">na terenie Gminy </w:t>
      </w:r>
      <w:r>
        <w:rPr>
          <w:b/>
          <w:bCs/>
          <w:sz w:val="28"/>
          <w:szCs w:val="28"/>
        </w:rPr>
        <w:t>Myślibórz</w:t>
      </w:r>
    </w:p>
    <w:p w:rsidR="00A91808" w:rsidRPr="009E7056" w:rsidRDefault="00A91808" w:rsidP="00AF180B">
      <w:pPr>
        <w:pStyle w:val="Default"/>
      </w:pPr>
    </w:p>
    <w:p w:rsidR="00A91808" w:rsidRPr="009E7056" w:rsidRDefault="00A91808" w:rsidP="00AF180B">
      <w:pPr>
        <w:pStyle w:val="Default"/>
        <w:jc w:val="center"/>
        <w:rPr>
          <w:sz w:val="23"/>
          <w:szCs w:val="23"/>
          <w:u w:val="single"/>
        </w:rPr>
      </w:pPr>
      <w:r w:rsidRPr="009E7056">
        <w:rPr>
          <w:b/>
          <w:bCs/>
          <w:sz w:val="23"/>
          <w:szCs w:val="23"/>
          <w:u w:val="single"/>
        </w:rPr>
        <w:t>ZALECENIA OGÓLNE</w:t>
      </w:r>
    </w:p>
    <w:p w:rsidR="00A91808" w:rsidRPr="009E7056" w:rsidRDefault="00A91808" w:rsidP="00AF180B">
      <w:pPr>
        <w:pStyle w:val="Default"/>
        <w:jc w:val="both"/>
        <w:rPr>
          <w:sz w:val="22"/>
          <w:szCs w:val="22"/>
        </w:rPr>
      </w:pPr>
      <w:r w:rsidRPr="009E7056">
        <w:rPr>
          <w:b/>
          <w:bCs/>
          <w:sz w:val="22"/>
          <w:szCs w:val="22"/>
        </w:rPr>
        <w:t xml:space="preserve">1. </w:t>
      </w:r>
      <w:r w:rsidRPr="009E7056">
        <w:rPr>
          <w:sz w:val="22"/>
          <w:szCs w:val="22"/>
        </w:rPr>
        <w:t>Przed rozpoczęciem wypełniania formularza wniosku o dofinansowanie należy zapoznać się z treścią Programu Priorytetowego oraz Regulaminem naboru określającym sposób składania i rozpatrywania wniosków o dofinansowanie w ramach Programu priorytetowego Ciepłe  Mies</w:t>
      </w:r>
      <w:r>
        <w:rPr>
          <w:sz w:val="22"/>
          <w:szCs w:val="22"/>
        </w:rPr>
        <w:t>zkanie na terenie Gminy Myślibórz</w:t>
      </w:r>
      <w:r w:rsidRPr="009E7056">
        <w:rPr>
          <w:sz w:val="22"/>
          <w:szCs w:val="22"/>
        </w:rPr>
        <w:t xml:space="preserve">. </w:t>
      </w:r>
    </w:p>
    <w:p w:rsidR="00A91808" w:rsidRPr="009E7056" w:rsidRDefault="00A91808" w:rsidP="00AF180B">
      <w:pPr>
        <w:pStyle w:val="Default"/>
        <w:jc w:val="both"/>
        <w:rPr>
          <w:sz w:val="22"/>
          <w:szCs w:val="22"/>
        </w:rPr>
      </w:pPr>
    </w:p>
    <w:p w:rsidR="00A91808" w:rsidRPr="009E7056" w:rsidRDefault="00A91808" w:rsidP="00AF180B">
      <w:pPr>
        <w:pStyle w:val="Default"/>
        <w:jc w:val="both"/>
        <w:rPr>
          <w:sz w:val="22"/>
          <w:szCs w:val="22"/>
        </w:rPr>
      </w:pPr>
      <w:r w:rsidRPr="009E7056">
        <w:rPr>
          <w:b/>
          <w:bCs/>
          <w:sz w:val="22"/>
          <w:szCs w:val="22"/>
        </w:rPr>
        <w:t xml:space="preserve">2. </w:t>
      </w:r>
      <w:r w:rsidRPr="009E7056">
        <w:rPr>
          <w:sz w:val="22"/>
          <w:szCs w:val="22"/>
        </w:rPr>
        <w:t xml:space="preserve">Informacje zawarte w formularzu powinny być aktualne i zgodne ze stanem faktycznym. </w:t>
      </w:r>
    </w:p>
    <w:p w:rsidR="00A91808" w:rsidRPr="009E7056" w:rsidRDefault="00A91808" w:rsidP="00AF180B">
      <w:pPr>
        <w:pStyle w:val="Default"/>
        <w:jc w:val="both"/>
        <w:rPr>
          <w:sz w:val="22"/>
          <w:szCs w:val="22"/>
        </w:rPr>
      </w:pPr>
    </w:p>
    <w:p w:rsidR="00A91808" w:rsidRPr="009E7056" w:rsidRDefault="00A91808" w:rsidP="00AF180B">
      <w:pPr>
        <w:pStyle w:val="Default"/>
        <w:jc w:val="both"/>
        <w:rPr>
          <w:sz w:val="22"/>
          <w:szCs w:val="22"/>
        </w:rPr>
      </w:pPr>
      <w:r w:rsidRPr="009E7056">
        <w:rPr>
          <w:b/>
          <w:bCs/>
          <w:sz w:val="23"/>
          <w:szCs w:val="23"/>
        </w:rPr>
        <w:t xml:space="preserve">3. </w:t>
      </w:r>
      <w:r w:rsidRPr="009E7056">
        <w:rPr>
          <w:sz w:val="22"/>
          <w:szCs w:val="22"/>
        </w:rPr>
        <w:t xml:space="preserve">Jeśli Wnioskodawca chce dołączyć dodatkowe informacje/dane mogące mieć wpływ na ocenę wniosku, należy dołączyć dodatkowy załącznik, podpisany przez Wnioskodawcę. </w:t>
      </w:r>
    </w:p>
    <w:p w:rsidR="00A91808" w:rsidRPr="009E7056" w:rsidRDefault="00A91808" w:rsidP="00AF180B">
      <w:pPr>
        <w:pStyle w:val="Default"/>
        <w:jc w:val="both"/>
        <w:rPr>
          <w:sz w:val="22"/>
          <w:szCs w:val="22"/>
        </w:rPr>
      </w:pPr>
    </w:p>
    <w:p w:rsidR="00A91808" w:rsidRPr="00AF180B" w:rsidRDefault="00A91808" w:rsidP="00AF180B">
      <w:pPr>
        <w:pStyle w:val="Default"/>
        <w:jc w:val="center"/>
        <w:rPr>
          <w:u w:val="single"/>
        </w:rPr>
      </w:pPr>
      <w:r w:rsidRPr="00AF180B">
        <w:rPr>
          <w:b/>
          <w:bCs/>
          <w:u w:val="single"/>
        </w:rPr>
        <w:t>INSTRUKCJA WYPEŁNIANIA POSZCZEGÓLNYCH CZEŚCI WNIOSKU</w:t>
      </w:r>
    </w:p>
    <w:p w:rsidR="00A91808" w:rsidRPr="009E7056" w:rsidRDefault="00A91808" w:rsidP="00AF180B">
      <w:pPr>
        <w:pStyle w:val="Default"/>
        <w:jc w:val="center"/>
        <w:rPr>
          <w:sz w:val="22"/>
          <w:szCs w:val="22"/>
          <w:u w:val="single"/>
        </w:rPr>
      </w:pPr>
      <w:r w:rsidRPr="009E7056">
        <w:rPr>
          <w:b/>
          <w:bCs/>
          <w:sz w:val="22"/>
          <w:szCs w:val="22"/>
          <w:u w:val="single"/>
        </w:rPr>
        <w:t>INFORMACJE WSTĘPNE</w:t>
      </w:r>
    </w:p>
    <w:p w:rsidR="00A91808" w:rsidRPr="009E7056" w:rsidRDefault="00A91808" w:rsidP="00AF180B">
      <w:pPr>
        <w:jc w:val="both"/>
      </w:pPr>
    </w:p>
    <w:p w:rsidR="00A91808" w:rsidRPr="009E7056" w:rsidRDefault="00A91808" w:rsidP="00AF180B">
      <w:pPr>
        <w:pStyle w:val="Default"/>
      </w:pPr>
    </w:p>
    <w:p w:rsidR="00A91808" w:rsidRPr="009E7056" w:rsidRDefault="00A91808" w:rsidP="00AF180B">
      <w:pPr>
        <w:jc w:val="both"/>
      </w:pPr>
      <w:r w:rsidRPr="009E7056">
        <w:t xml:space="preserve"> </w:t>
      </w:r>
      <w:r w:rsidRPr="009E7056">
        <w:rPr>
          <w:b/>
          <w:bCs/>
        </w:rPr>
        <w:t xml:space="preserve">Pola </w:t>
      </w:r>
      <w:r w:rsidRPr="009E7056">
        <w:t>nr sprawy, nr wniosku oraz data złożenia wniosku wypełniane są przez Gminę Pełczyce.</w:t>
      </w:r>
    </w:p>
    <w:p w:rsidR="00A91808" w:rsidRPr="009E7056" w:rsidRDefault="00A91808" w:rsidP="00AF180B">
      <w:pPr>
        <w:pStyle w:val="Default"/>
        <w:numPr>
          <w:ilvl w:val="0"/>
          <w:numId w:val="1"/>
        </w:numPr>
        <w:jc w:val="both"/>
        <w:rPr>
          <w:sz w:val="22"/>
          <w:szCs w:val="22"/>
        </w:rPr>
      </w:pPr>
      <w:r w:rsidRPr="009E7056">
        <w:rPr>
          <w:b/>
          <w:bCs/>
          <w:sz w:val="22"/>
          <w:szCs w:val="22"/>
        </w:rPr>
        <w:t xml:space="preserve">A. INFORMACJE OGÓLNE </w:t>
      </w:r>
    </w:p>
    <w:p w:rsidR="00A91808" w:rsidRPr="009E7056" w:rsidRDefault="00A91808" w:rsidP="00AF180B">
      <w:pPr>
        <w:pStyle w:val="Default"/>
        <w:numPr>
          <w:ilvl w:val="0"/>
          <w:numId w:val="1"/>
        </w:numPr>
        <w:jc w:val="both"/>
        <w:rPr>
          <w:sz w:val="22"/>
          <w:szCs w:val="22"/>
        </w:rPr>
      </w:pPr>
      <w:r w:rsidRPr="009E7056">
        <w:rPr>
          <w:b/>
          <w:bCs/>
          <w:sz w:val="22"/>
          <w:szCs w:val="22"/>
        </w:rPr>
        <w:t xml:space="preserve">1. DANE WNIOSKODAWCY </w:t>
      </w:r>
    </w:p>
    <w:p w:rsidR="00A91808" w:rsidRPr="009E7056" w:rsidRDefault="00A91808" w:rsidP="00AF180B">
      <w:pPr>
        <w:pStyle w:val="Default"/>
        <w:jc w:val="both"/>
        <w:rPr>
          <w:sz w:val="22"/>
          <w:szCs w:val="22"/>
        </w:rPr>
      </w:pPr>
    </w:p>
    <w:p w:rsidR="00A91808" w:rsidRPr="009E7056" w:rsidRDefault="00A91808" w:rsidP="00AF180B">
      <w:pPr>
        <w:pStyle w:val="Default"/>
        <w:jc w:val="both"/>
        <w:rPr>
          <w:sz w:val="22"/>
          <w:szCs w:val="22"/>
        </w:rPr>
      </w:pPr>
      <w:r w:rsidRPr="009E7056">
        <w:rPr>
          <w:b/>
          <w:bCs/>
          <w:sz w:val="22"/>
          <w:szCs w:val="22"/>
        </w:rPr>
        <w:t xml:space="preserve">a) Informacje ogólne </w:t>
      </w:r>
    </w:p>
    <w:p w:rsidR="00A91808" w:rsidRPr="009E7056" w:rsidRDefault="00A91808" w:rsidP="00AF180B">
      <w:pPr>
        <w:pStyle w:val="Default"/>
        <w:jc w:val="both"/>
        <w:rPr>
          <w:sz w:val="22"/>
          <w:szCs w:val="22"/>
        </w:rPr>
      </w:pPr>
      <w:r w:rsidRPr="009E7056">
        <w:rPr>
          <w:sz w:val="22"/>
          <w:szCs w:val="22"/>
        </w:rPr>
        <w:t xml:space="preserve">-Należy wpisać nazwisko Wnioskodawcy (pole obowiązkowe). </w:t>
      </w:r>
    </w:p>
    <w:p w:rsidR="00A91808" w:rsidRPr="009E7056" w:rsidRDefault="00A91808" w:rsidP="00AF180B">
      <w:pPr>
        <w:pStyle w:val="Default"/>
        <w:jc w:val="both"/>
        <w:rPr>
          <w:sz w:val="22"/>
          <w:szCs w:val="22"/>
        </w:rPr>
      </w:pPr>
      <w:r w:rsidRPr="009E7056">
        <w:rPr>
          <w:sz w:val="22"/>
          <w:szCs w:val="22"/>
        </w:rPr>
        <w:t xml:space="preserve">-Należy wpisać imię Wnioskodawcy (pole obowiązkowe). </w:t>
      </w:r>
    </w:p>
    <w:p w:rsidR="00A91808" w:rsidRPr="009E7056" w:rsidRDefault="00A91808" w:rsidP="00AF180B">
      <w:pPr>
        <w:pStyle w:val="Default"/>
        <w:jc w:val="both"/>
        <w:rPr>
          <w:sz w:val="22"/>
          <w:szCs w:val="22"/>
        </w:rPr>
      </w:pPr>
      <w:r w:rsidRPr="009E7056">
        <w:rPr>
          <w:sz w:val="22"/>
          <w:szCs w:val="22"/>
        </w:rPr>
        <w:t xml:space="preserve">-Należy wpisać nr PESEL Wnioskodawcy (pole obowiązkowe). </w:t>
      </w:r>
    </w:p>
    <w:p w:rsidR="00A91808" w:rsidRPr="009E7056" w:rsidRDefault="00A91808" w:rsidP="00AF180B">
      <w:pPr>
        <w:pStyle w:val="Default"/>
        <w:jc w:val="both"/>
        <w:rPr>
          <w:sz w:val="19"/>
          <w:szCs w:val="19"/>
        </w:rPr>
      </w:pPr>
      <w:r w:rsidRPr="009E7056">
        <w:rPr>
          <w:sz w:val="22"/>
          <w:szCs w:val="22"/>
        </w:rPr>
        <w:t xml:space="preserve">-Należy wpisać nr NIP Wnioskodawcy, jeśli Wnioskodawca prowadzi działalność gospodarczą i rozlicza się z urzędem skarbowym podając nr NIP. </w:t>
      </w:r>
      <w:r w:rsidRPr="009E7056">
        <w:rPr>
          <w:sz w:val="19"/>
          <w:szCs w:val="19"/>
        </w:rPr>
        <w:t xml:space="preserve">NIP należy podać w formacie 000-000-00-00. </w:t>
      </w:r>
    </w:p>
    <w:p w:rsidR="00A91808" w:rsidRPr="009E7056" w:rsidRDefault="00A91808" w:rsidP="00AF180B">
      <w:pPr>
        <w:pStyle w:val="Default"/>
        <w:jc w:val="both"/>
        <w:rPr>
          <w:sz w:val="22"/>
          <w:szCs w:val="22"/>
        </w:rPr>
      </w:pPr>
      <w:r w:rsidRPr="009E7056">
        <w:rPr>
          <w:sz w:val="22"/>
          <w:szCs w:val="22"/>
        </w:rPr>
        <w:t xml:space="preserve">-Należy wpisać telefon kontaktowy Wnioskodawcy. Zaleca się wpisanie nr telefonu komórkowego (pole obowiązkowe). </w:t>
      </w:r>
    </w:p>
    <w:p w:rsidR="00A91808" w:rsidRPr="009E7056" w:rsidRDefault="00A91808" w:rsidP="00AF180B">
      <w:pPr>
        <w:pStyle w:val="Default"/>
        <w:jc w:val="both"/>
        <w:rPr>
          <w:sz w:val="22"/>
          <w:szCs w:val="22"/>
        </w:rPr>
      </w:pPr>
      <w:r w:rsidRPr="009E7056">
        <w:rPr>
          <w:sz w:val="22"/>
          <w:szCs w:val="22"/>
        </w:rPr>
        <w:t xml:space="preserve">-Należy wpisać adres e-mail Wnioskodawcy (pole nieobowiązkowe). </w:t>
      </w:r>
    </w:p>
    <w:p w:rsidR="00A91808" w:rsidRPr="009E7056" w:rsidRDefault="00A91808" w:rsidP="00AF180B">
      <w:pPr>
        <w:pStyle w:val="Default"/>
        <w:jc w:val="both"/>
        <w:rPr>
          <w:sz w:val="22"/>
          <w:szCs w:val="22"/>
        </w:rPr>
      </w:pPr>
      <w:r w:rsidRPr="009E7056">
        <w:rPr>
          <w:b/>
          <w:bCs/>
          <w:sz w:val="22"/>
          <w:szCs w:val="22"/>
        </w:rPr>
        <w:t xml:space="preserve">b) Informacja o współmałżonku </w:t>
      </w:r>
    </w:p>
    <w:p w:rsidR="00A91808" w:rsidRPr="009E7056" w:rsidRDefault="00A91808" w:rsidP="00AF180B">
      <w:pPr>
        <w:pStyle w:val="Default"/>
        <w:jc w:val="both"/>
        <w:rPr>
          <w:sz w:val="22"/>
          <w:szCs w:val="22"/>
        </w:rPr>
      </w:pPr>
      <w:r w:rsidRPr="009E7056">
        <w:rPr>
          <w:sz w:val="22"/>
          <w:szCs w:val="22"/>
        </w:rPr>
        <w:t xml:space="preserve">Należy zaznaczyć jedną z opcji zgodnie z nazwą pól (pole obowiązkowe). </w:t>
      </w:r>
    </w:p>
    <w:p w:rsidR="00A91808" w:rsidRPr="009E7056" w:rsidRDefault="00A91808" w:rsidP="00AF180B">
      <w:pPr>
        <w:pStyle w:val="Default"/>
        <w:jc w:val="both"/>
        <w:rPr>
          <w:sz w:val="22"/>
          <w:szCs w:val="22"/>
        </w:rPr>
      </w:pPr>
      <w:r w:rsidRPr="009E7056">
        <w:rPr>
          <w:sz w:val="22"/>
          <w:szCs w:val="22"/>
        </w:rPr>
        <w:t>Jeśli zaznaczono Pole „pozostaję w związku małżeńskim” obowiązkowo należy wpisać imię i nazwisko współmałżonka, nr PESEL lub inny unikalny nr identyfikacyjny (w przypadku braku posiadania nr PESEL).</w:t>
      </w:r>
    </w:p>
    <w:p w:rsidR="00A91808" w:rsidRPr="009E7056" w:rsidRDefault="00A91808" w:rsidP="00AF180B">
      <w:pPr>
        <w:pStyle w:val="Default"/>
        <w:rPr>
          <w:sz w:val="22"/>
          <w:szCs w:val="22"/>
        </w:rPr>
      </w:pPr>
      <w:r w:rsidRPr="009E7056">
        <w:rPr>
          <w:b/>
          <w:bCs/>
          <w:sz w:val="22"/>
          <w:szCs w:val="22"/>
        </w:rPr>
        <w:t xml:space="preserve">c) Status Wnioskodawcy </w:t>
      </w:r>
    </w:p>
    <w:p w:rsidR="00A91808" w:rsidRPr="009E7056" w:rsidRDefault="00A91808" w:rsidP="00AF180B">
      <w:pPr>
        <w:pStyle w:val="Default"/>
        <w:rPr>
          <w:sz w:val="22"/>
          <w:szCs w:val="22"/>
        </w:rPr>
      </w:pPr>
      <w:r w:rsidRPr="009E7056">
        <w:rPr>
          <w:sz w:val="22"/>
          <w:szCs w:val="22"/>
        </w:rPr>
        <w:t xml:space="preserve">Należy zaznaczyć właściwą opcję dot. tytułu prawnego do lokalu mieszkalnego. </w:t>
      </w:r>
    </w:p>
    <w:p w:rsidR="00A91808" w:rsidRPr="009E7056" w:rsidRDefault="00A91808" w:rsidP="00AF180B">
      <w:pPr>
        <w:jc w:val="both"/>
      </w:pPr>
      <w:r w:rsidRPr="009E7056">
        <w:t>Należy zaznaczyć poziom dofinansowania, o jaki ubiega się Wnioskodawca.</w:t>
      </w:r>
    </w:p>
    <w:p w:rsidR="00A91808" w:rsidRPr="009E7056" w:rsidRDefault="00A91808" w:rsidP="00070EB4">
      <w:pPr>
        <w:pStyle w:val="Default"/>
        <w:jc w:val="both"/>
        <w:rPr>
          <w:sz w:val="22"/>
          <w:szCs w:val="22"/>
        </w:rPr>
      </w:pPr>
      <w:r w:rsidRPr="009E7056">
        <w:rPr>
          <w:b/>
          <w:bCs/>
          <w:sz w:val="22"/>
          <w:szCs w:val="22"/>
        </w:rPr>
        <w:t xml:space="preserve">d) Adres zamieszkania </w:t>
      </w:r>
    </w:p>
    <w:p w:rsidR="00A91808" w:rsidRPr="009E7056" w:rsidRDefault="00A91808" w:rsidP="00070EB4">
      <w:pPr>
        <w:pStyle w:val="Default"/>
        <w:jc w:val="both"/>
        <w:rPr>
          <w:sz w:val="22"/>
          <w:szCs w:val="22"/>
        </w:rPr>
      </w:pPr>
      <w:r w:rsidRPr="009E7056">
        <w:rPr>
          <w:sz w:val="22"/>
          <w:szCs w:val="22"/>
        </w:rPr>
        <w:t xml:space="preserve">Należy wpisać zgodnie ze stanem faktycznym. </w:t>
      </w:r>
    </w:p>
    <w:p w:rsidR="00A91808" w:rsidRPr="009E7056" w:rsidRDefault="00A91808" w:rsidP="00070EB4">
      <w:pPr>
        <w:pStyle w:val="Default"/>
        <w:jc w:val="both"/>
        <w:rPr>
          <w:sz w:val="22"/>
          <w:szCs w:val="22"/>
        </w:rPr>
      </w:pPr>
      <w:r w:rsidRPr="009E7056">
        <w:rPr>
          <w:b/>
          <w:bCs/>
          <w:sz w:val="22"/>
          <w:szCs w:val="22"/>
        </w:rPr>
        <w:t xml:space="preserve">e) Adres do korespondencji w Polsce </w:t>
      </w:r>
    </w:p>
    <w:p w:rsidR="00A91808" w:rsidRPr="009E7056" w:rsidRDefault="00A91808" w:rsidP="00070EB4">
      <w:pPr>
        <w:pStyle w:val="Default"/>
        <w:jc w:val="both"/>
        <w:rPr>
          <w:sz w:val="22"/>
          <w:szCs w:val="22"/>
        </w:rPr>
      </w:pPr>
      <w:r w:rsidRPr="009E7056">
        <w:rPr>
          <w:sz w:val="22"/>
          <w:szCs w:val="22"/>
        </w:rPr>
        <w:t>Należy zaznaczyć i wypełnić, jeżeli adres do korespondencji jest inny niż adres zamieszkania  Wnioskodawcy.</w:t>
      </w:r>
    </w:p>
    <w:p w:rsidR="00A91808" w:rsidRPr="009E7056" w:rsidRDefault="00A91808" w:rsidP="00070EB4">
      <w:pPr>
        <w:pStyle w:val="Default"/>
        <w:jc w:val="both"/>
        <w:rPr>
          <w:sz w:val="22"/>
          <w:szCs w:val="22"/>
        </w:rPr>
      </w:pPr>
    </w:p>
    <w:p w:rsidR="00A91808" w:rsidRPr="009E7056" w:rsidRDefault="00A91808" w:rsidP="00070EB4">
      <w:pPr>
        <w:pStyle w:val="Default"/>
        <w:jc w:val="both"/>
        <w:rPr>
          <w:sz w:val="22"/>
          <w:szCs w:val="22"/>
        </w:rPr>
      </w:pPr>
      <w:r w:rsidRPr="009E7056">
        <w:rPr>
          <w:b/>
          <w:bCs/>
          <w:sz w:val="22"/>
          <w:szCs w:val="22"/>
        </w:rPr>
        <w:t xml:space="preserve">B. INFORMACJE O PRZEDSIĘWZIĘCIU </w:t>
      </w:r>
    </w:p>
    <w:p w:rsidR="00A91808" w:rsidRPr="009E7056" w:rsidRDefault="00A91808" w:rsidP="00070EB4">
      <w:pPr>
        <w:pStyle w:val="Default"/>
        <w:jc w:val="both"/>
        <w:rPr>
          <w:sz w:val="22"/>
          <w:szCs w:val="22"/>
        </w:rPr>
      </w:pPr>
      <w:r w:rsidRPr="009E7056">
        <w:rPr>
          <w:b/>
          <w:bCs/>
          <w:sz w:val="22"/>
          <w:szCs w:val="22"/>
        </w:rPr>
        <w:t xml:space="preserve">B.1. INFORMACJE OGÓLNE DOTYCZĄCE LOKALU MIESZKALNEGO W BUDYNKU WIELORODZINNYM </w:t>
      </w:r>
    </w:p>
    <w:p w:rsidR="00A91808" w:rsidRPr="009E7056" w:rsidRDefault="00A91808" w:rsidP="00070EB4">
      <w:pPr>
        <w:pStyle w:val="Default"/>
        <w:jc w:val="both"/>
        <w:rPr>
          <w:sz w:val="22"/>
          <w:szCs w:val="22"/>
        </w:rPr>
      </w:pPr>
      <w:r w:rsidRPr="009E7056">
        <w:rPr>
          <w:sz w:val="22"/>
          <w:szCs w:val="22"/>
        </w:rPr>
        <w:t xml:space="preserve">-Należy wypełnić adres lokalu mieszkalnego, w którym będzie realizowane wnioskowane przedsięwzięcie. </w:t>
      </w:r>
      <w:r w:rsidRPr="009E7056">
        <w:rPr>
          <w:sz w:val="21"/>
          <w:szCs w:val="21"/>
        </w:rPr>
        <w:t>Należy wpisać nr księgi wieczystej lokalu mieszkalnego (w formacie: AA0A/00000000/0 gdzie A to litera,</w:t>
      </w:r>
      <w:r>
        <w:rPr>
          <w:sz w:val="21"/>
          <w:szCs w:val="21"/>
        </w:rPr>
        <w:t xml:space="preserve"> </w:t>
      </w:r>
      <w:r w:rsidRPr="009E7056">
        <w:rPr>
          <w:sz w:val="22"/>
          <w:szCs w:val="22"/>
        </w:rPr>
        <w:t xml:space="preserve">a 0 to cyfra), w którym będzie realizowane wnioskowane przedsięwzięcie (jeżeli dotyczy). </w:t>
      </w:r>
    </w:p>
    <w:p w:rsidR="00A91808" w:rsidRPr="009E7056" w:rsidRDefault="00A91808" w:rsidP="00070EB4">
      <w:pPr>
        <w:pStyle w:val="Default"/>
        <w:jc w:val="both"/>
        <w:rPr>
          <w:sz w:val="22"/>
          <w:szCs w:val="22"/>
        </w:rPr>
      </w:pPr>
      <w:r w:rsidRPr="009E7056">
        <w:rPr>
          <w:sz w:val="22"/>
          <w:szCs w:val="22"/>
        </w:rPr>
        <w:t xml:space="preserve">-Należy wpisać nr działki zgodnie z danymi ewidencji gruntów i budynków, na której znajduje się budynek z lokalem mieszkalnym, w którym będzie realizowane wnioskowane przedsięwzięcie (pole obowiązkowe). </w:t>
      </w:r>
    </w:p>
    <w:p w:rsidR="00A91808" w:rsidRPr="009E7056" w:rsidRDefault="00A91808" w:rsidP="00070EB4">
      <w:pPr>
        <w:pStyle w:val="Default"/>
        <w:jc w:val="both"/>
        <w:rPr>
          <w:sz w:val="22"/>
          <w:szCs w:val="22"/>
        </w:rPr>
      </w:pPr>
      <w:r w:rsidRPr="009E7056">
        <w:rPr>
          <w:sz w:val="22"/>
          <w:szCs w:val="22"/>
        </w:rPr>
        <w:t xml:space="preserve">-Należy wpisać całkowitą powierzchnię lokalu mieszkalnego, w którym będzie realizowane wnioskowane przedsięwzięcie (pole obowiązkowe). </w:t>
      </w:r>
    </w:p>
    <w:p w:rsidR="00A91808" w:rsidRPr="009E7056" w:rsidRDefault="00A91808" w:rsidP="00070EB4">
      <w:pPr>
        <w:pStyle w:val="Default"/>
        <w:jc w:val="both"/>
        <w:rPr>
          <w:sz w:val="22"/>
          <w:szCs w:val="22"/>
        </w:rPr>
      </w:pPr>
      <w:r w:rsidRPr="009E7056">
        <w:rPr>
          <w:sz w:val="22"/>
          <w:szCs w:val="22"/>
        </w:rPr>
        <w:t xml:space="preserve">-Należy wpisać liczbę wszystkich lokali w budynku, w tym mieszkalnych (pole obowiązkowe). </w:t>
      </w:r>
    </w:p>
    <w:p w:rsidR="00A91808" w:rsidRPr="009E7056" w:rsidRDefault="00A91808" w:rsidP="00070EB4">
      <w:pPr>
        <w:pStyle w:val="Default"/>
        <w:jc w:val="both"/>
        <w:rPr>
          <w:sz w:val="22"/>
          <w:szCs w:val="22"/>
        </w:rPr>
      </w:pPr>
      <w:r w:rsidRPr="009E7056">
        <w:rPr>
          <w:sz w:val="22"/>
          <w:szCs w:val="22"/>
        </w:rPr>
        <w:t xml:space="preserve">-Należy zaznaczyć pole, jeżeli w lokalu mieszkalnym, w którym będzie realizowane wnioskowane przedsięwzięcie jest prowadzona działalność gospodarcza w rozumieniu Programu, tj. zgodnie z unijnym prawem konkurencji. </w:t>
      </w:r>
    </w:p>
    <w:p w:rsidR="00A91808" w:rsidRPr="009E7056" w:rsidRDefault="00A91808" w:rsidP="00070EB4">
      <w:pPr>
        <w:pStyle w:val="Default"/>
        <w:jc w:val="both"/>
        <w:rPr>
          <w:sz w:val="21"/>
          <w:szCs w:val="21"/>
        </w:rPr>
      </w:pPr>
      <w:r w:rsidRPr="009E7056">
        <w:rPr>
          <w:sz w:val="21"/>
          <w:szCs w:val="21"/>
        </w:rPr>
        <w:t>-Należy wpisać powierzchnię lokalu mieszkalnego (w m</w:t>
      </w:r>
      <w:r w:rsidRPr="009E7056">
        <w:rPr>
          <w:sz w:val="16"/>
          <w:szCs w:val="16"/>
        </w:rPr>
        <w:t>2</w:t>
      </w:r>
      <w:r w:rsidRPr="009E7056">
        <w:rPr>
          <w:sz w:val="21"/>
          <w:szCs w:val="21"/>
        </w:rPr>
        <w:t xml:space="preserve">) wykorzystywaną na prowadzenie działalności gospodarczej w lokalu mieszkalnym, w którym będzie realizowane wnioskowane przedsięwzięcie. </w:t>
      </w:r>
    </w:p>
    <w:p w:rsidR="00A91808" w:rsidRPr="009E7056" w:rsidRDefault="00A91808" w:rsidP="00070EB4">
      <w:pPr>
        <w:pStyle w:val="Default"/>
        <w:jc w:val="both"/>
        <w:rPr>
          <w:sz w:val="22"/>
          <w:szCs w:val="22"/>
        </w:rPr>
      </w:pPr>
      <w:r w:rsidRPr="009E7056">
        <w:rPr>
          <w:b/>
          <w:bCs/>
          <w:sz w:val="22"/>
          <w:szCs w:val="22"/>
        </w:rPr>
        <w:t xml:space="preserve">Uwaga! </w:t>
      </w:r>
      <w:r w:rsidRPr="009E7056">
        <w:rPr>
          <w:sz w:val="22"/>
          <w:szCs w:val="22"/>
        </w:rPr>
        <w:t xml:space="preserve">W przypadku, gdy w lokalu mieszkalnym, w którym realizowane będzie wnioskowane przedsięwzięcie, prowadzona jest działalność gospodarcza, wysokość dotacji jest pomniejszana proporcjonalnie do powierzchni zajmowanej na prowadzenie działalności gospodarczej. </w:t>
      </w:r>
    </w:p>
    <w:p w:rsidR="00A91808" w:rsidRPr="009E7056" w:rsidRDefault="00A91808" w:rsidP="00070EB4">
      <w:pPr>
        <w:pStyle w:val="Default"/>
        <w:jc w:val="both"/>
        <w:rPr>
          <w:sz w:val="22"/>
          <w:szCs w:val="22"/>
        </w:rPr>
      </w:pPr>
      <w:r w:rsidRPr="009E7056">
        <w:rPr>
          <w:sz w:val="22"/>
          <w:szCs w:val="22"/>
        </w:rPr>
        <w:t xml:space="preserve">Jeśli procent powierzchni przeznaczonej na prowadzenie działalności gospodarczej przekracza 30% powierzchni całkowitej lokalu mieszkalnego, przedsięwzięcie nie może być dofinansowane. </w:t>
      </w:r>
    </w:p>
    <w:p w:rsidR="00A91808" w:rsidRPr="009E7056" w:rsidRDefault="00A91808" w:rsidP="00070EB4">
      <w:pPr>
        <w:pStyle w:val="Default"/>
        <w:jc w:val="both"/>
        <w:rPr>
          <w:sz w:val="22"/>
          <w:szCs w:val="22"/>
        </w:rPr>
      </w:pPr>
      <w:r w:rsidRPr="009E7056">
        <w:rPr>
          <w:sz w:val="22"/>
          <w:szCs w:val="22"/>
        </w:rPr>
        <w:t xml:space="preserve">-Należy zaznaczyć jedną z opcji – czy w ramach przedsięwzięcia nastąpi likwidacja nieefektywnego/ych źródła/eł ciepła na paliwo stałe. </w:t>
      </w:r>
    </w:p>
    <w:p w:rsidR="00A91808" w:rsidRPr="009E7056" w:rsidRDefault="00A91808" w:rsidP="00070EB4">
      <w:pPr>
        <w:pStyle w:val="Default"/>
        <w:jc w:val="both"/>
        <w:rPr>
          <w:sz w:val="22"/>
          <w:szCs w:val="22"/>
        </w:rPr>
      </w:pPr>
      <w:r w:rsidRPr="009E7056">
        <w:rPr>
          <w:sz w:val="22"/>
          <w:szCs w:val="22"/>
        </w:rPr>
        <w:t xml:space="preserve">TAK – jeżeli w ramach przedsięwzięcia nastąpi likwidacja nieefektywnego/ych źródła/eł ciepła na paliwo stałe. </w:t>
      </w:r>
    </w:p>
    <w:p w:rsidR="00A91808" w:rsidRPr="009E7056" w:rsidRDefault="00A91808" w:rsidP="00070EB4">
      <w:pPr>
        <w:pStyle w:val="Default"/>
        <w:jc w:val="both"/>
        <w:rPr>
          <w:sz w:val="22"/>
          <w:szCs w:val="22"/>
        </w:rPr>
      </w:pPr>
      <w:r w:rsidRPr="009E7056">
        <w:rPr>
          <w:sz w:val="22"/>
          <w:szCs w:val="22"/>
        </w:rPr>
        <w:t xml:space="preserve">NIE – jeżeli w ramach przedsięwzięcia nie nastąpi likwidacja nieefektywnego źródła ciepła na paliwo stałe przedsięwzięcie nie może być dofinansowane. </w:t>
      </w:r>
    </w:p>
    <w:p w:rsidR="00A91808" w:rsidRPr="009E7056" w:rsidRDefault="00A91808" w:rsidP="00070EB4">
      <w:pPr>
        <w:pStyle w:val="Default"/>
        <w:jc w:val="both"/>
        <w:rPr>
          <w:sz w:val="22"/>
          <w:szCs w:val="22"/>
        </w:rPr>
      </w:pPr>
      <w:r w:rsidRPr="009E7056">
        <w:rPr>
          <w:sz w:val="22"/>
          <w:szCs w:val="22"/>
        </w:rPr>
        <w:t>Należ podać liczbę źródeł ciepła podlegających likwidacji w lokalu.</w:t>
      </w:r>
    </w:p>
    <w:p w:rsidR="00A91808" w:rsidRPr="009E7056" w:rsidRDefault="00A91808" w:rsidP="00070EB4">
      <w:pPr>
        <w:pStyle w:val="Default"/>
        <w:jc w:val="both"/>
        <w:rPr>
          <w:sz w:val="22"/>
          <w:szCs w:val="22"/>
        </w:rPr>
      </w:pPr>
    </w:p>
    <w:p w:rsidR="00A91808" w:rsidRPr="009E7056" w:rsidRDefault="00A91808" w:rsidP="00070EB4">
      <w:pPr>
        <w:pStyle w:val="Default"/>
        <w:jc w:val="both"/>
        <w:rPr>
          <w:sz w:val="22"/>
          <w:szCs w:val="22"/>
        </w:rPr>
      </w:pPr>
      <w:r w:rsidRPr="009E7056">
        <w:rPr>
          <w:b/>
          <w:bCs/>
          <w:sz w:val="22"/>
          <w:szCs w:val="22"/>
        </w:rPr>
        <w:t xml:space="preserve">Uwaga! </w:t>
      </w:r>
      <w:r w:rsidRPr="009E7056">
        <w:rPr>
          <w:sz w:val="22"/>
          <w:szCs w:val="22"/>
        </w:rPr>
        <w:t xml:space="preserve">Ważne, aby podać liczbę wszystkich źródeł ciepła na paliwo stałe niespełniających warunków Programu. </w:t>
      </w:r>
    </w:p>
    <w:p w:rsidR="00A91808" w:rsidRPr="009E7056" w:rsidRDefault="00A91808" w:rsidP="00070EB4">
      <w:pPr>
        <w:pStyle w:val="Default"/>
        <w:jc w:val="both"/>
        <w:rPr>
          <w:sz w:val="21"/>
          <w:szCs w:val="21"/>
        </w:rPr>
      </w:pPr>
      <w:r w:rsidRPr="009E7056">
        <w:rPr>
          <w:sz w:val="21"/>
          <w:szCs w:val="21"/>
        </w:rPr>
        <w:t xml:space="preserve">Należy zaznaczyć pole – oświadczenie dot. ogrzewania lokalu wyłącznie nieefektywnym/i źródłem/ami ciepła. Brak oświadczenia uniemożliwia otrzymanie dofinansowania na realizację przedsięwzięcia. </w:t>
      </w:r>
    </w:p>
    <w:p w:rsidR="00A91808" w:rsidRPr="009E7056" w:rsidRDefault="00A91808" w:rsidP="00070EB4">
      <w:pPr>
        <w:pStyle w:val="Default"/>
        <w:jc w:val="both"/>
        <w:rPr>
          <w:sz w:val="21"/>
          <w:szCs w:val="21"/>
        </w:rPr>
      </w:pPr>
    </w:p>
    <w:p w:rsidR="00A91808" w:rsidRPr="009E7056" w:rsidRDefault="00A91808" w:rsidP="00070EB4">
      <w:pPr>
        <w:pStyle w:val="Default"/>
        <w:jc w:val="both"/>
        <w:rPr>
          <w:sz w:val="22"/>
          <w:szCs w:val="22"/>
          <w:u w:val="single"/>
        </w:rPr>
      </w:pPr>
      <w:r w:rsidRPr="009E7056">
        <w:rPr>
          <w:sz w:val="22"/>
          <w:szCs w:val="22"/>
          <w:u w:val="single"/>
        </w:rPr>
        <w:t>W okresie trwałości w lokalu mieszkalnym, w którym realizowane było dane przedsięwzięcie, nie może znajdować się żadne źródło ciepła niespełniające warunków Programu, a po zakończeniu realizacji przedsięwzięcia w lokalu mieszkalnym nie będą zainstalowane dodatkowe źródła ciepła na paliwa stałe niespełniające warunków technicznych Programu.</w:t>
      </w:r>
    </w:p>
    <w:p w:rsidR="00A91808" w:rsidRPr="009E7056" w:rsidRDefault="00A91808" w:rsidP="00070EB4">
      <w:pPr>
        <w:pStyle w:val="Default"/>
        <w:jc w:val="both"/>
        <w:rPr>
          <w:sz w:val="22"/>
          <w:szCs w:val="22"/>
        </w:rPr>
      </w:pPr>
    </w:p>
    <w:p w:rsidR="00A91808" w:rsidRPr="009E7056" w:rsidRDefault="00A91808" w:rsidP="00070EB4">
      <w:pPr>
        <w:pStyle w:val="Default"/>
        <w:jc w:val="both"/>
        <w:rPr>
          <w:sz w:val="22"/>
          <w:szCs w:val="22"/>
        </w:rPr>
      </w:pPr>
      <w:r w:rsidRPr="009E7056">
        <w:rPr>
          <w:b/>
          <w:bCs/>
          <w:sz w:val="22"/>
          <w:szCs w:val="22"/>
        </w:rPr>
        <w:t xml:space="preserve">B.2. ZAKRES RZECZOWY PRZEDSIĘWZIĘCIA </w:t>
      </w:r>
    </w:p>
    <w:p w:rsidR="00A91808" w:rsidRPr="009E7056" w:rsidRDefault="00A91808" w:rsidP="00070EB4">
      <w:pPr>
        <w:pStyle w:val="Default"/>
        <w:jc w:val="both"/>
        <w:rPr>
          <w:sz w:val="22"/>
          <w:szCs w:val="22"/>
        </w:rPr>
      </w:pPr>
      <w:r w:rsidRPr="009E7056">
        <w:rPr>
          <w:b/>
          <w:bCs/>
          <w:sz w:val="22"/>
          <w:szCs w:val="22"/>
        </w:rPr>
        <w:t>Przed przystąpieniem do wypełniania tej części wniosku, niezbędne jest zapoznanie się przez Wnioskodawcę z Regulaminem naboru określającym sposób składania i rozpatrywania wniosków o dofinansowanie w ramach Programu priorytetowego Ciepłe Miesz</w:t>
      </w:r>
      <w:r>
        <w:rPr>
          <w:b/>
          <w:bCs/>
          <w:sz w:val="22"/>
          <w:szCs w:val="22"/>
        </w:rPr>
        <w:t xml:space="preserve">kanie na terenie Gminy Myślibórz </w:t>
      </w:r>
      <w:r w:rsidRPr="009E7056">
        <w:rPr>
          <w:b/>
          <w:bCs/>
          <w:sz w:val="22"/>
          <w:szCs w:val="22"/>
        </w:rPr>
        <w:t xml:space="preserve">w szczególności z wymaganiami technicznymi dla Programu. </w:t>
      </w:r>
    </w:p>
    <w:p w:rsidR="00A91808" w:rsidRPr="009E7056" w:rsidRDefault="00A91808" w:rsidP="00070EB4">
      <w:pPr>
        <w:pStyle w:val="Default"/>
        <w:jc w:val="both"/>
        <w:rPr>
          <w:b/>
          <w:bCs/>
          <w:sz w:val="22"/>
          <w:szCs w:val="22"/>
        </w:rPr>
      </w:pPr>
    </w:p>
    <w:p w:rsidR="00A91808" w:rsidRPr="009E7056" w:rsidRDefault="00A91808" w:rsidP="00070EB4">
      <w:pPr>
        <w:pStyle w:val="Default"/>
        <w:jc w:val="both"/>
        <w:rPr>
          <w:sz w:val="22"/>
          <w:szCs w:val="22"/>
        </w:rPr>
      </w:pPr>
      <w:r w:rsidRPr="009E7056">
        <w:rPr>
          <w:b/>
          <w:bCs/>
          <w:sz w:val="22"/>
          <w:szCs w:val="22"/>
        </w:rPr>
        <w:t xml:space="preserve">B.2.1 Źródła ciepła, instalacje, wentylacja </w:t>
      </w:r>
    </w:p>
    <w:p w:rsidR="00A91808" w:rsidRPr="009E7056" w:rsidRDefault="00A91808" w:rsidP="00070EB4">
      <w:pPr>
        <w:pStyle w:val="Default"/>
        <w:jc w:val="both"/>
        <w:rPr>
          <w:sz w:val="22"/>
          <w:szCs w:val="22"/>
        </w:rPr>
      </w:pPr>
      <w:r w:rsidRPr="009E7056">
        <w:rPr>
          <w:sz w:val="22"/>
          <w:szCs w:val="22"/>
        </w:rPr>
        <w:t xml:space="preserve">W tej tabeli Wnioskodawca zaznacza pozycje, które zamierza zrealizować w ramach wnioskowanego przedsięwzięcia w zakresie zakupu i montażu źródła ciepła, instalacji oraz wentylacji. </w:t>
      </w:r>
    </w:p>
    <w:p w:rsidR="00A91808" w:rsidRPr="009E7056" w:rsidRDefault="00A91808" w:rsidP="00070EB4">
      <w:pPr>
        <w:pStyle w:val="Default"/>
        <w:jc w:val="both"/>
        <w:rPr>
          <w:sz w:val="22"/>
          <w:szCs w:val="22"/>
        </w:rPr>
      </w:pPr>
      <w:r w:rsidRPr="009E7056">
        <w:rPr>
          <w:b/>
          <w:bCs/>
          <w:sz w:val="22"/>
          <w:szCs w:val="22"/>
        </w:rPr>
        <w:t xml:space="preserve">Uwaga! </w:t>
      </w:r>
      <w:r w:rsidRPr="009E7056">
        <w:rPr>
          <w:sz w:val="22"/>
          <w:szCs w:val="22"/>
        </w:rPr>
        <w:t xml:space="preserve">Z pozycji dotyczących źródeł ciepła Wnioskodawca może wybrać tylko jedną pozycję, rozumianą jako nowe źródło ciepła przeznaczone do centralnego ogrzewania lub centralnego ogrzewania (c.o.) i ciepłej wody użytkowej (c.w.u.). Wymagane jest by montaż i uruchomienie w ramach powyższych pozycji zostały przeprowadzone przez wykonawcę lub Beneficjenta, wyłącznie, jeżeli posiada on niezbędne uprawnienia/kwalifikacje. </w:t>
      </w:r>
    </w:p>
    <w:p w:rsidR="00A91808" w:rsidRPr="009E7056" w:rsidRDefault="00A91808" w:rsidP="00070EB4">
      <w:pPr>
        <w:pStyle w:val="Default"/>
        <w:jc w:val="both"/>
        <w:rPr>
          <w:sz w:val="22"/>
          <w:szCs w:val="22"/>
        </w:rPr>
      </w:pPr>
      <w:r w:rsidRPr="009E7056">
        <w:rPr>
          <w:b/>
          <w:bCs/>
          <w:sz w:val="22"/>
          <w:szCs w:val="22"/>
        </w:rPr>
        <w:t>B.2.2 Stolarka okienna i drzwiowa oraz dokumentacja</w:t>
      </w:r>
    </w:p>
    <w:p w:rsidR="00A91808" w:rsidRPr="009E7056" w:rsidRDefault="00A91808" w:rsidP="00070EB4">
      <w:pPr>
        <w:pStyle w:val="Default"/>
        <w:jc w:val="both"/>
        <w:rPr>
          <w:sz w:val="22"/>
          <w:szCs w:val="22"/>
        </w:rPr>
      </w:pPr>
      <w:r w:rsidRPr="009E7056">
        <w:rPr>
          <w:sz w:val="22"/>
          <w:szCs w:val="22"/>
        </w:rPr>
        <w:t>W tej tabeli Wnioskodawca zaznacza pozycje, które zamierza zrealizować w ramach wnioskowanego przedsięwzięcia w zakresie stolarki okiennej i drzwiowej orz dokumentacji. Wybrana dokumentacja musi dotyczyć prac w ramach wnioskowanego przedsięwzięcia.</w:t>
      </w:r>
    </w:p>
    <w:p w:rsidR="00A91808" w:rsidRPr="009E7056" w:rsidRDefault="00A91808" w:rsidP="00070EB4">
      <w:pPr>
        <w:pStyle w:val="Default"/>
        <w:jc w:val="both"/>
        <w:rPr>
          <w:b/>
          <w:bCs/>
          <w:sz w:val="22"/>
          <w:szCs w:val="22"/>
        </w:rPr>
      </w:pPr>
      <w:r w:rsidRPr="009E7056">
        <w:rPr>
          <w:b/>
          <w:bCs/>
          <w:sz w:val="22"/>
          <w:szCs w:val="22"/>
        </w:rPr>
        <w:t>B.2.3 Kompleksowa termomodernizacja budynku wielorodzinnego (Wspólnoty)</w:t>
      </w:r>
    </w:p>
    <w:p w:rsidR="00A91808" w:rsidRPr="009E7056" w:rsidRDefault="00A91808" w:rsidP="00070EB4">
      <w:pPr>
        <w:pStyle w:val="Default"/>
        <w:jc w:val="both"/>
        <w:rPr>
          <w:sz w:val="22"/>
          <w:szCs w:val="22"/>
        </w:rPr>
      </w:pPr>
      <w:r w:rsidRPr="009E7056">
        <w:rPr>
          <w:sz w:val="22"/>
          <w:szCs w:val="22"/>
        </w:rPr>
        <w:t>Punkt ten dotyczy tylko Wspólnot Mieszkaniowych wnioskujących o dotację do przedsięwzięcia z kompleksową termomodernizacją budynku / lokalu mieszkalnego w rozumieniu Programu. W tym punkcie Wspólnoty oświadczają, że wraz z wnioskiem o płatność złożą sporządzony na obowiązującym wzorze Dokument podsumowujący audyt energetyczny przeprowadzony dla budynku wielorodzinnego stanowiący Wspólnotę Mieszkaniową objętą przedsięwzięciem;</w:t>
      </w:r>
    </w:p>
    <w:p w:rsidR="00A91808" w:rsidRPr="009E7056" w:rsidRDefault="00A91808" w:rsidP="00070EB4">
      <w:pPr>
        <w:pStyle w:val="Default"/>
        <w:jc w:val="both"/>
        <w:rPr>
          <w:sz w:val="22"/>
          <w:szCs w:val="22"/>
        </w:rPr>
      </w:pPr>
    </w:p>
    <w:p w:rsidR="00A91808" w:rsidRPr="009E7056" w:rsidRDefault="00A91808" w:rsidP="00070EB4">
      <w:pPr>
        <w:pStyle w:val="Default"/>
        <w:jc w:val="both"/>
        <w:rPr>
          <w:sz w:val="22"/>
          <w:szCs w:val="22"/>
          <w:u w:val="single"/>
        </w:rPr>
      </w:pPr>
      <w:r w:rsidRPr="009E7056">
        <w:rPr>
          <w:sz w:val="22"/>
          <w:szCs w:val="22"/>
          <w:u w:val="single"/>
        </w:rPr>
        <w:t>Wskazując numer rachunku bankowego do wypłaty dofinansowania, należy wskazać nr rachunku, którego Beneficjent końcowy jest posiadaczem lub współposiadaczem.</w:t>
      </w:r>
    </w:p>
    <w:p w:rsidR="00A91808" w:rsidRPr="009E7056" w:rsidRDefault="00A91808" w:rsidP="00070EB4">
      <w:pPr>
        <w:pStyle w:val="Default"/>
        <w:jc w:val="both"/>
        <w:rPr>
          <w:sz w:val="22"/>
          <w:szCs w:val="22"/>
          <w:u w:val="single"/>
        </w:rPr>
      </w:pPr>
    </w:p>
    <w:p w:rsidR="00A91808" w:rsidRPr="009E7056" w:rsidRDefault="00A91808" w:rsidP="00E92D8F">
      <w:pPr>
        <w:pStyle w:val="Default"/>
        <w:jc w:val="both"/>
        <w:rPr>
          <w:sz w:val="22"/>
          <w:szCs w:val="22"/>
        </w:rPr>
      </w:pPr>
      <w:r w:rsidRPr="009E7056">
        <w:rPr>
          <w:b/>
          <w:bCs/>
          <w:sz w:val="22"/>
          <w:szCs w:val="22"/>
        </w:rPr>
        <w:t xml:space="preserve">C. DOCHÓD WNIOSKODAWCY </w:t>
      </w:r>
    </w:p>
    <w:p w:rsidR="00A91808" w:rsidRPr="009E7056" w:rsidRDefault="00A91808" w:rsidP="00E92D8F">
      <w:pPr>
        <w:pStyle w:val="Default"/>
        <w:jc w:val="both"/>
        <w:rPr>
          <w:sz w:val="22"/>
          <w:szCs w:val="22"/>
        </w:rPr>
      </w:pPr>
      <w:r w:rsidRPr="009E7056">
        <w:rPr>
          <w:b/>
          <w:bCs/>
          <w:sz w:val="22"/>
          <w:szCs w:val="22"/>
        </w:rPr>
        <w:t>C.1 Dotyczy Beneficjentów uprawnionych do podstawowego poziomu dofinansowania</w:t>
      </w:r>
      <w:r w:rsidRPr="009E7056">
        <w:rPr>
          <w:sz w:val="22"/>
          <w:szCs w:val="22"/>
        </w:rPr>
        <w:t xml:space="preserve">, </w:t>
      </w:r>
      <w:r w:rsidRPr="009E7056">
        <w:rPr>
          <w:b/>
          <w:bCs/>
          <w:sz w:val="22"/>
          <w:szCs w:val="22"/>
        </w:rPr>
        <w:t xml:space="preserve">o dochodzie rocznym nieprzekraczającym 135 000 zł. </w:t>
      </w:r>
    </w:p>
    <w:p w:rsidR="00A91808" w:rsidRPr="009E7056" w:rsidRDefault="00A91808" w:rsidP="00E92D8F">
      <w:pPr>
        <w:pStyle w:val="Default"/>
        <w:jc w:val="both"/>
        <w:rPr>
          <w:sz w:val="22"/>
          <w:szCs w:val="22"/>
        </w:rPr>
      </w:pPr>
      <w:r w:rsidRPr="009E7056">
        <w:rPr>
          <w:b/>
          <w:bCs/>
          <w:sz w:val="22"/>
          <w:szCs w:val="22"/>
        </w:rPr>
        <w:t xml:space="preserve">Przy wypełnianiu tej części należy wziąć pod uwagę dochód wyłącznie Wnioskodawcy (w przypadku wspólnego rozliczenia, w PIT uwzględniony jest podział dochodu na połowę). </w:t>
      </w:r>
    </w:p>
    <w:p w:rsidR="00A91808" w:rsidRPr="009E7056" w:rsidRDefault="00A91808" w:rsidP="00E92D8F">
      <w:pPr>
        <w:pStyle w:val="Default"/>
        <w:jc w:val="both"/>
        <w:rPr>
          <w:sz w:val="22"/>
          <w:szCs w:val="22"/>
        </w:rPr>
      </w:pPr>
      <w:r w:rsidRPr="009E7056">
        <w:rPr>
          <w:sz w:val="22"/>
          <w:szCs w:val="22"/>
        </w:rPr>
        <w:t xml:space="preserve">Do wniosku należy dołączyć kopie dokumentów potwierdzające dochód, a ich oryginały należy przechowywać, od momentu złożenia wniosku o dofinansowanie do czasu zakończenia umowy o dofinansowanie (tj. do zakończenia okresu trwałości przedsięwzięcia), w przypadku pozytywnej oceny wniosku i podpisania umowy o dofinansowanie. W tym okresie, na żądanie upoważnionych podmiotów, Wnioskodawca/Beneficjent jest zobowiązany do udostępnienia dokumentów potwierdzających prawidłowość danych. </w:t>
      </w:r>
    </w:p>
    <w:p w:rsidR="00A91808" w:rsidRPr="009E7056" w:rsidRDefault="00A91808" w:rsidP="00E92D8F">
      <w:pPr>
        <w:pStyle w:val="Default"/>
        <w:jc w:val="both"/>
        <w:rPr>
          <w:sz w:val="22"/>
          <w:szCs w:val="22"/>
        </w:rPr>
      </w:pPr>
      <w:r w:rsidRPr="009E7056">
        <w:rPr>
          <w:sz w:val="22"/>
          <w:szCs w:val="22"/>
        </w:rPr>
        <w:t xml:space="preserve">Należy zaznaczyć właściwe pole, jeżeli Wnioskodawca uzyskuje dochód z opisanego tytułu. </w:t>
      </w:r>
    </w:p>
    <w:p w:rsidR="00A91808" w:rsidRPr="009E7056" w:rsidRDefault="00A91808" w:rsidP="00E92D8F">
      <w:pPr>
        <w:pStyle w:val="Default"/>
        <w:numPr>
          <w:ilvl w:val="0"/>
          <w:numId w:val="4"/>
        </w:numPr>
        <w:jc w:val="both"/>
        <w:rPr>
          <w:sz w:val="22"/>
          <w:szCs w:val="22"/>
        </w:rPr>
      </w:pPr>
      <w:r w:rsidRPr="009E7056">
        <w:rPr>
          <w:b/>
          <w:bCs/>
          <w:sz w:val="22"/>
          <w:szCs w:val="22"/>
        </w:rPr>
        <w:t xml:space="preserve">I. Sposób postępowania przy wypełnianiu wniosku w części C.1. </w:t>
      </w:r>
    </w:p>
    <w:p w:rsidR="00A91808" w:rsidRPr="009E7056" w:rsidRDefault="00A91808" w:rsidP="00E92D8F">
      <w:pPr>
        <w:pStyle w:val="Default"/>
        <w:jc w:val="both"/>
        <w:rPr>
          <w:sz w:val="22"/>
          <w:szCs w:val="22"/>
        </w:rPr>
      </w:pPr>
    </w:p>
    <w:p w:rsidR="00A91808" w:rsidRPr="009E7056" w:rsidRDefault="00A91808" w:rsidP="00E92D8F">
      <w:pPr>
        <w:pStyle w:val="Default"/>
        <w:jc w:val="both"/>
        <w:rPr>
          <w:sz w:val="23"/>
          <w:szCs w:val="23"/>
        </w:rPr>
      </w:pPr>
      <w:r w:rsidRPr="009E7056">
        <w:rPr>
          <w:b/>
          <w:bCs/>
          <w:sz w:val="23"/>
          <w:szCs w:val="23"/>
        </w:rPr>
        <w:t xml:space="preserve">Dochód roczny ustalany na podstawie PIT-36, PIT-36L, PIT-37, PIT-38, PIT-39, PIT-CFC, PIT-40A. </w:t>
      </w:r>
    </w:p>
    <w:p w:rsidR="00A91808" w:rsidRPr="009E7056" w:rsidRDefault="00A91808" w:rsidP="00E92D8F">
      <w:pPr>
        <w:pStyle w:val="Default"/>
        <w:jc w:val="both"/>
        <w:rPr>
          <w:sz w:val="22"/>
          <w:szCs w:val="22"/>
        </w:rPr>
      </w:pPr>
      <w:r w:rsidRPr="009E7056">
        <w:rPr>
          <w:sz w:val="22"/>
          <w:szCs w:val="22"/>
        </w:rPr>
        <w:t xml:space="preserve">Zaznacza Wnioskodawca, który uzyskał dochód roczny stanowiący podstawę obliczenia podatku i rozlicza się na podstawie </w:t>
      </w:r>
      <w:r w:rsidRPr="009E7056">
        <w:rPr>
          <w:b/>
          <w:bCs/>
          <w:sz w:val="22"/>
          <w:szCs w:val="22"/>
        </w:rPr>
        <w:t xml:space="preserve">PIT-36, PIT - 36L, PIT-37, PIT-38, PIT-39, PIT-CFC </w:t>
      </w:r>
      <w:r w:rsidRPr="009E7056">
        <w:rPr>
          <w:sz w:val="22"/>
          <w:szCs w:val="22"/>
        </w:rPr>
        <w:t xml:space="preserve">oraz rozliczający się na podstawie </w:t>
      </w:r>
      <w:r w:rsidRPr="009E7056">
        <w:rPr>
          <w:b/>
          <w:bCs/>
          <w:sz w:val="22"/>
          <w:szCs w:val="22"/>
        </w:rPr>
        <w:t>PIT-40A</w:t>
      </w:r>
      <w:r w:rsidRPr="009E7056">
        <w:rPr>
          <w:sz w:val="22"/>
          <w:szCs w:val="22"/>
        </w:rPr>
        <w:t xml:space="preserve">, w przypadku, jeśli jedynym dochodem Wnioskodawcy jest świadczenie z ZUS/KRUS i Wnioskodawca nie składa odrębnego zeznania podatkowego. </w:t>
      </w:r>
    </w:p>
    <w:p w:rsidR="00A91808" w:rsidRPr="009E7056" w:rsidRDefault="00A91808" w:rsidP="00E92D8F">
      <w:pPr>
        <w:pStyle w:val="Default"/>
        <w:jc w:val="both"/>
        <w:rPr>
          <w:sz w:val="22"/>
          <w:szCs w:val="22"/>
        </w:rPr>
      </w:pPr>
      <w:r w:rsidRPr="009E7056">
        <w:rPr>
          <w:sz w:val="22"/>
          <w:szCs w:val="22"/>
        </w:rPr>
        <w:t xml:space="preserve">Należy wpisać </w:t>
      </w:r>
      <w:r w:rsidRPr="009E7056">
        <w:rPr>
          <w:b/>
          <w:bCs/>
          <w:sz w:val="22"/>
          <w:szCs w:val="22"/>
        </w:rPr>
        <w:t xml:space="preserve">wartość dochodu </w:t>
      </w:r>
      <w:r w:rsidRPr="009E7056">
        <w:rPr>
          <w:sz w:val="22"/>
          <w:szCs w:val="22"/>
        </w:rPr>
        <w:t>rocznego kwotę z pozycji PIT - „</w:t>
      </w:r>
      <w:r w:rsidRPr="009E7056">
        <w:rPr>
          <w:b/>
          <w:bCs/>
          <w:sz w:val="22"/>
          <w:szCs w:val="22"/>
        </w:rPr>
        <w:t>Podstawa obliczania podatku</w:t>
      </w:r>
      <w:r w:rsidRPr="009E7056">
        <w:rPr>
          <w:sz w:val="22"/>
          <w:szCs w:val="22"/>
        </w:rPr>
        <w:t>”. W przypadku wspólnego rozliczenia rocznego Wnioskodawcy - w PIT w pozycji „Podstawa obliczenia podatku” jest już uwzględniona połowa dochodu</w:t>
      </w:r>
      <w:r w:rsidRPr="009E7056">
        <w:rPr>
          <w:b/>
          <w:bCs/>
          <w:sz w:val="22"/>
          <w:szCs w:val="22"/>
        </w:rPr>
        <w:t xml:space="preserve">. </w:t>
      </w:r>
    </w:p>
    <w:p w:rsidR="00A91808" w:rsidRPr="009E7056" w:rsidRDefault="00A91808" w:rsidP="00E92D8F">
      <w:pPr>
        <w:pStyle w:val="Default"/>
        <w:jc w:val="both"/>
        <w:rPr>
          <w:sz w:val="22"/>
          <w:szCs w:val="22"/>
        </w:rPr>
      </w:pPr>
      <w:r w:rsidRPr="009E7056">
        <w:rPr>
          <w:b/>
          <w:bCs/>
          <w:sz w:val="22"/>
          <w:szCs w:val="22"/>
        </w:rPr>
        <w:t>Przykład</w:t>
      </w:r>
      <w:r w:rsidRPr="009E7056">
        <w:rPr>
          <w:sz w:val="22"/>
          <w:szCs w:val="22"/>
        </w:rPr>
        <w:t xml:space="preserve">: Wnioskodawca składa wniosek w kwietniu 2024 r. Jeśli do dnia złożenia wniosku nie rozliczył podatku za 2023 rok, podaje dochód roczny za 2022 rok. </w:t>
      </w:r>
    </w:p>
    <w:p w:rsidR="00A91808" w:rsidRPr="009E7056" w:rsidRDefault="00A91808" w:rsidP="00E92D8F">
      <w:pPr>
        <w:pStyle w:val="Default"/>
        <w:jc w:val="both"/>
        <w:rPr>
          <w:sz w:val="22"/>
          <w:szCs w:val="22"/>
        </w:rPr>
      </w:pPr>
      <w:r w:rsidRPr="009E7056">
        <w:rPr>
          <w:sz w:val="22"/>
          <w:szCs w:val="22"/>
        </w:rPr>
        <w:t xml:space="preserve">Należy wpisać </w:t>
      </w:r>
      <w:r w:rsidRPr="009E7056">
        <w:rPr>
          <w:b/>
          <w:bCs/>
          <w:sz w:val="22"/>
          <w:szCs w:val="22"/>
        </w:rPr>
        <w:t>rodzaj złożonego zeznania podatkowego PIT oraz rok, którego dotyczy zeznanie podatkowe PIT</w:t>
      </w:r>
      <w:r w:rsidRPr="009E7056">
        <w:rPr>
          <w:sz w:val="22"/>
          <w:szCs w:val="22"/>
        </w:rPr>
        <w:t xml:space="preserve">. </w:t>
      </w:r>
    </w:p>
    <w:p w:rsidR="00A91808" w:rsidRPr="009E7056" w:rsidRDefault="00A91808" w:rsidP="00E92D8F">
      <w:pPr>
        <w:pStyle w:val="Default"/>
        <w:jc w:val="both"/>
        <w:rPr>
          <w:sz w:val="22"/>
          <w:szCs w:val="22"/>
        </w:rPr>
      </w:pPr>
      <w:r w:rsidRPr="009E7056">
        <w:rPr>
          <w:sz w:val="22"/>
          <w:szCs w:val="22"/>
        </w:rPr>
        <w:t xml:space="preserve">Przy dodatkowym źródle dochodu, rozliczanym w oddzielnym PIT, Wnioskodawca powinien wskazać wszystkie PIT, na podstawie których się rozliczył za dany rok. </w:t>
      </w:r>
    </w:p>
    <w:p w:rsidR="00A91808" w:rsidRPr="009E7056" w:rsidRDefault="00A91808" w:rsidP="00E92D8F">
      <w:pPr>
        <w:pStyle w:val="Default"/>
        <w:jc w:val="both"/>
        <w:rPr>
          <w:sz w:val="22"/>
          <w:szCs w:val="22"/>
        </w:rPr>
      </w:pPr>
      <w:r w:rsidRPr="009E7056">
        <w:rPr>
          <w:sz w:val="22"/>
          <w:szCs w:val="22"/>
        </w:rPr>
        <w:t xml:space="preserve">Dokumentem potwierdzającym wysokość dochodu rocznego stanowiącego podstawę obliczenia podatku (wartość z poz. PIT „Podstawa obliczenia podatku”) jest zeznanie podatkowe PIT (korekta zeznania) złożone w urzędzie skarbowym lub zaświadczenie z urzędu skarbowego o wysokości dochodu stanowiącego podstawę obliczenia podatku w roku wskazanym we wniosku. </w:t>
      </w:r>
    </w:p>
    <w:p w:rsidR="00A91808" w:rsidRPr="009E7056" w:rsidRDefault="00A91808" w:rsidP="00E92D8F">
      <w:pPr>
        <w:pStyle w:val="Default"/>
        <w:jc w:val="both"/>
        <w:rPr>
          <w:sz w:val="22"/>
          <w:szCs w:val="22"/>
        </w:rPr>
      </w:pPr>
    </w:p>
    <w:p w:rsidR="00A91808" w:rsidRPr="009E7056" w:rsidRDefault="00A91808" w:rsidP="007F764E">
      <w:pPr>
        <w:pStyle w:val="Default"/>
        <w:jc w:val="both"/>
        <w:rPr>
          <w:sz w:val="22"/>
          <w:szCs w:val="22"/>
        </w:rPr>
      </w:pPr>
      <w:r w:rsidRPr="009E7056">
        <w:rPr>
          <w:sz w:val="22"/>
          <w:szCs w:val="22"/>
        </w:rPr>
        <w:t xml:space="preserve">Wnioskodawca oświadcza, że </w:t>
      </w:r>
      <w:r w:rsidRPr="009E7056">
        <w:rPr>
          <w:b/>
          <w:bCs/>
          <w:sz w:val="22"/>
          <w:szCs w:val="22"/>
        </w:rPr>
        <w:t xml:space="preserve">w roku wskazanym w obwieszczeniu </w:t>
      </w:r>
      <w:r w:rsidRPr="009E7056">
        <w:rPr>
          <w:sz w:val="22"/>
          <w:szCs w:val="22"/>
        </w:rPr>
        <w:t xml:space="preserve">ministra właściwego do spraw rodziny w sprawie wysokości dochodu za dany rok z działalności podlegającej opodatkowaniu na podstawie przepisów o zryczałtowanym podatku dochodowym od niektórych przychodów osiąganych przez osoby fizyczne, poprzedzającym rok złożenia wniosku </w:t>
      </w:r>
      <w:r w:rsidRPr="009E7056">
        <w:rPr>
          <w:b/>
          <w:bCs/>
          <w:sz w:val="22"/>
          <w:szCs w:val="22"/>
        </w:rPr>
        <w:t xml:space="preserve">uzyskał dochód roczny </w:t>
      </w:r>
      <w:r w:rsidRPr="009E7056">
        <w:rPr>
          <w:sz w:val="22"/>
          <w:szCs w:val="22"/>
        </w:rPr>
        <w:t xml:space="preserve">ustalony: </w:t>
      </w:r>
    </w:p>
    <w:p w:rsidR="00A91808" w:rsidRPr="009E7056" w:rsidRDefault="00A91808" w:rsidP="007F764E">
      <w:pPr>
        <w:pStyle w:val="Default"/>
        <w:jc w:val="both"/>
        <w:rPr>
          <w:sz w:val="22"/>
          <w:szCs w:val="22"/>
        </w:rPr>
      </w:pPr>
    </w:p>
    <w:p w:rsidR="00A91808" w:rsidRPr="009E7056" w:rsidRDefault="00A91808" w:rsidP="007F764E">
      <w:pPr>
        <w:pStyle w:val="Default"/>
        <w:jc w:val="both"/>
        <w:rPr>
          <w:sz w:val="22"/>
          <w:szCs w:val="22"/>
        </w:rPr>
      </w:pPr>
      <w:r w:rsidRPr="009E7056">
        <w:rPr>
          <w:sz w:val="22"/>
          <w:szCs w:val="22"/>
        </w:rPr>
        <w:t xml:space="preserve">1) </w:t>
      </w:r>
      <w:r w:rsidRPr="009E7056">
        <w:rPr>
          <w:b/>
          <w:bCs/>
          <w:sz w:val="22"/>
          <w:szCs w:val="22"/>
        </w:rPr>
        <w:t>zgodnie z wartościami określonymi w załączniku do ww. obwieszczenia</w:t>
      </w:r>
      <w:r w:rsidRPr="009E7056">
        <w:rPr>
          <w:sz w:val="22"/>
          <w:szCs w:val="22"/>
        </w:rPr>
        <w:t xml:space="preserve">, </w:t>
      </w:r>
      <w:r w:rsidRPr="009E7056">
        <w:rPr>
          <w:b/>
          <w:bCs/>
          <w:sz w:val="22"/>
          <w:szCs w:val="22"/>
        </w:rPr>
        <w:t xml:space="preserve">obowiązującego na dzień złożenia wniosku </w:t>
      </w:r>
      <w:r w:rsidRPr="009E7056">
        <w:rPr>
          <w:sz w:val="22"/>
          <w:szCs w:val="22"/>
        </w:rPr>
        <w:t xml:space="preserve">oraz </w:t>
      </w:r>
    </w:p>
    <w:p w:rsidR="00A91808" w:rsidRPr="009E7056" w:rsidRDefault="00A91808" w:rsidP="007F764E">
      <w:pPr>
        <w:pStyle w:val="Default"/>
        <w:jc w:val="both"/>
        <w:rPr>
          <w:sz w:val="22"/>
          <w:szCs w:val="22"/>
        </w:rPr>
      </w:pPr>
    </w:p>
    <w:p w:rsidR="00A91808" w:rsidRPr="009E7056" w:rsidRDefault="00A91808" w:rsidP="007F764E">
      <w:pPr>
        <w:pStyle w:val="Default"/>
        <w:numPr>
          <w:ilvl w:val="1"/>
          <w:numId w:val="5"/>
        </w:numPr>
        <w:spacing w:after="18"/>
        <w:jc w:val="both"/>
        <w:rPr>
          <w:sz w:val="22"/>
          <w:szCs w:val="22"/>
        </w:rPr>
      </w:pPr>
      <w:r w:rsidRPr="009E7056">
        <w:rPr>
          <w:sz w:val="22"/>
          <w:szCs w:val="22"/>
        </w:rPr>
        <w:t xml:space="preserve">2) </w:t>
      </w:r>
      <w:r w:rsidRPr="009E7056">
        <w:rPr>
          <w:b/>
          <w:bCs/>
          <w:sz w:val="22"/>
          <w:szCs w:val="22"/>
        </w:rPr>
        <w:t>na podstawie dokumentów potwierdzających wysokość uzyskanego dochodu</w:t>
      </w:r>
      <w:r w:rsidRPr="009E7056">
        <w:rPr>
          <w:sz w:val="22"/>
          <w:szCs w:val="22"/>
        </w:rPr>
        <w:t>, zawierających informacje o:</w:t>
      </w:r>
    </w:p>
    <w:p w:rsidR="00A91808" w:rsidRPr="009E7056" w:rsidRDefault="00A91808" w:rsidP="007F764E">
      <w:pPr>
        <w:pStyle w:val="Default"/>
        <w:numPr>
          <w:ilvl w:val="1"/>
          <w:numId w:val="5"/>
        </w:numPr>
        <w:spacing w:after="18"/>
        <w:jc w:val="both"/>
        <w:rPr>
          <w:sz w:val="22"/>
          <w:szCs w:val="22"/>
        </w:rPr>
      </w:pPr>
      <w:r w:rsidRPr="009E7056">
        <w:rPr>
          <w:sz w:val="22"/>
          <w:szCs w:val="22"/>
        </w:rPr>
        <w:t xml:space="preserve"> a) wysokości przychodu i stawce podatku lub </w:t>
      </w:r>
    </w:p>
    <w:p w:rsidR="00A91808" w:rsidRPr="009E7056" w:rsidRDefault="00A91808" w:rsidP="007F764E">
      <w:pPr>
        <w:pStyle w:val="Default"/>
        <w:numPr>
          <w:ilvl w:val="1"/>
          <w:numId w:val="5"/>
        </w:numPr>
        <w:jc w:val="both"/>
        <w:rPr>
          <w:sz w:val="22"/>
          <w:szCs w:val="22"/>
        </w:rPr>
      </w:pPr>
      <w:r w:rsidRPr="009E7056">
        <w:rPr>
          <w:sz w:val="22"/>
          <w:szCs w:val="22"/>
        </w:rPr>
        <w:t xml:space="preserve">b) wysokości opłaconego podatku dochodowego </w:t>
      </w:r>
    </w:p>
    <w:p w:rsidR="00A91808" w:rsidRPr="009E7056" w:rsidRDefault="00A91808" w:rsidP="007F764E">
      <w:pPr>
        <w:pStyle w:val="Default"/>
        <w:numPr>
          <w:ilvl w:val="1"/>
          <w:numId w:val="5"/>
        </w:numPr>
        <w:jc w:val="both"/>
        <w:rPr>
          <w:sz w:val="22"/>
          <w:szCs w:val="22"/>
        </w:rPr>
      </w:pPr>
    </w:p>
    <w:p w:rsidR="00A91808" w:rsidRPr="009E7056" w:rsidRDefault="00A91808" w:rsidP="007F764E">
      <w:pPr>
        <w:pStyle w:val="Default"/>
        <w:jc w:val="both"/>
        <w:rPr>
          <w:sz w:val="22"/>
          <w:szCs w:val="22"/>
        </w:rPr>
      </w:pPr>
    </w:p>
    <w:p w:rsidR="00A91808" w:rsidRPr="009E7056" w:rsidRDefault="00A91808" w:rsidP="007F764E">
      <w:pPr>
        <w:pStyle w:val="Default"/>
        <w:jc w:val="both"/>
        <w:rPr>
          <w:sz w:val="22"/>
          <w:szCs w:val="22"/>
        </w:rPr>
      </w:pPr>
      <w:r w:rsidRPr="009E7056">
        <w:rPr>
          <w:sz w:val="22"/>
          <w:szCs w:val="22"/>
        </w:rPr>
        <w:t xml:space="preserve">(zeznanie podatkowe, zaświadczenie z urzędu skarbowego o wysokości przychodu, stawce podatku oraz wysokości i formie opłacanego podatku dochodowego, w roku wskazanym we wniosku). </w:t>
      </w:r>
    </w:p>
    <w:p w:rsidR="00A91808" w:rsidRPr="009E7056" w:rsidRDefault="00A91808" w:rsidP="007F764E">
      <w:pPr>
        <w:pStyle w:val="Default"/>
        <w:jc w:val="both"/>
        <w:rPr>
          <w:sz w:val="22"/>
          <w:szCs w:val="22"/>
        </w:rPr>
      </w:pPr>
      <w:r w:rsidRPr="009E7056">
        <w:rPr>
          <w:sz w:val="22"/>
          <w:szCs w:val="22"/>
        </w:rPr>
        <w:t xml:space="preserve">Należy wpisać </w:t>
      </w:r>
      <w:r w:rsidRPr="009E7056">
        <w:rPr>
          <w:b/>
          <w:bCs/>
          <w:sz w:val="22"/>
          <w:szCs w:val="22"/>
        </w:rPr>
        <w:t xml:space="preserve">wartość dochodu </w:t>
      </w:r>
      <w:r w:rsidRPr="009E7056">
        <w:rPr>
          <w:sz w:val="22"/>
          <w:szCs w:val="22"/>
        </w:rPr>
        <w:t xml:space="preserve">rocznego </w:t>
      </w:r>
      <w:r w:rsidRPr="009E7056">
        <w:rPr>
          <w:b/>
          <w:bCs/>
          <w:sz w:val="22"/>
          <w:szCs w:val="22"/>
        </w:rPr>
        <w:t>Wnioskodawcy</w:t>
      </w:r>
      <w:r w:rsidRPr="009E7056">
        <w:rPr>
          <w:sz w:val="22"/>
          <w:szCs w:val="22"/>
        </w:rPr>
        <w:t xml:space="preserve">. </w:t>
      </w:r>
    </w:p>
    <w:p w:rsidR="00A91808" w:rsidRPr="009E7056" w:rsidRDefault="00A91808" w:rsidP="007F764E">
      <w:pPr>
        <w:pStyle w:val="Default"/>
        <w:jc w:val="both"/>
        <w:rPr>
          <w:sz w:val="22"/>
          <w:szCs w:val="22"/>
        </w:rPr>
      </w:pPr>
      <w:r w:rsidRPr="009E7056">
        <w:rPr>
          <w:b/>
          <w:bCs/>
          <w:sz w:val="22"/>
          <w:szCs w:val="22"/>
        </w:rPr>
        <w:t>Przykład PIT - 16</w:t>
      </w:r>
      <w:r w:rsidRPr="009E7056">
        <w:rPr>
          <w:sz w:val="22"/>
          <w:szCs w:val="22"/>
        </w:rPr>
        <w:t xml:space="preserve">: </w:t>
      </w:r>
      <w:r w:rsidRPr="009E7056">
        <w:rPr>
          <w:b/>
          <w:bCs/>
          <w:sz w:val="22"/>
          <w:szCs w:val="22"/>
        </w:rPr>
        <w:t xml:space="preserve">Wnioskodawca </w:t>
      </w:r>
      <w:r w:rsidRPr="009E7056">
        <w:rPr>
          <w:sz w:val="22"/>
          <w:szCs w:val="22"/>
        </w:rPr>
        <w:t xml:space="preserve">podlega opodatkowaniu w formie karty podatkowej PIT – 16. </w:t>
      </w:r>
      <w:r w:rsidRPr="009E7056">
        <w:rPr>
          <w:color w:val="2D1F13"/>
          <w:sz w:val="22"/>
          <w:szCs w:val="22"/>
        </w:rPr>
        <w:t xml:space="preserve">Wartość dochodu rocznego dla wniosków, do których ze względu na dzień złożenia wniosku zastosowanie ma </w:t>
      </w:r>
      <w:r w:rsidRPr="009E7056">
        <w:rPr>
          <w:i/>
          <w:iCs/>
          <w:color w:val="2D1F13"/>
          <w:sz w:val="22"/>
          <w:szCs w:val="22"/>
        </w:rPr>
        <w:t xml:space="preserve">Obwieszczenie Ministra Rodziny, Pracy i Polityki Społecznej w sprawie wysokości dochodu za 2021 rok z działalności podlegającej opodatkowaniu na podstawie przepisów o zryczałtowanym podatku dochodowym od niektórych przychodów osiąganych przez osoby fizyczne </w:t>
      </w:r>
      <w:r w:rsidRPr="009E7056">
        <w:rPr>
          <w:color w:val="2D1F13"/>
          <w:sz w:val="22"/>
          <w:szCs w:val="22"/>
        </w:rPr>
        <w:t xml:space="preserve">ustala się poprzez odniesienie wysokości opłaconego rocznego podatku za rok 2021 rok do wysokości dochodu rocznego wykazanego w tabeli nr 1 </w:t>
      </w:r>
      <w:r w:rsidRPr="009E7056">
        <w:rPr>
          <w:color w:val="212121"/>
          <w:sz w:val="22"/>
          <w:szCs w:val="22"/>
        </w:rPr>
        <w:t xml:space="preserve">zawartej </w:t>
      </w:r>
      <w:r w:rsidRPr="009E7056">
        <w:rPr>
          <w:color w:val="2D1F13"/>
          <w:sz w:val="22"/>
          <w:szCs w:val="22"/>
        </w:rPr>
        <w:t xml:space="preserve">w załączniku do ww. Obwieszczenia </w:t>
      </w:r>
      <w:r w:rsidRPr="009E7056">
        <w:rPr>
          <w:color w:val="212121"/>
          <w:sz w:val="22"/>
          <w:szCs w:val="22"/>
        </w:rPr>
        <w:t xml:space="preserve">z dnia 29 lipca 2022 roku (M.P. z 2022 r. poz. 726). </w:t>
      </w:r>
    </w:p>
    <w:p w:rsidR="00A91808" w:rsidRPr="009E7056" w:rsidRDefault="00A91808" w:rsidP="007F764E">
      <w:pPr>
        <w:pStyle w:val="Default"/>
        <w:jc w:val="both"/>
        <w:rPr>
          <w:sz w:val="22"/>
          <w:szCs w:val="22"/>
        </w:rPr>
      </w:pPr>
      <w:r w:rsidRPr="009E7056">
        <w:rPr>
          <w:color w:val="2D1F13"/>
          <w:sz w:val="22"/>
          <w:szCs w:val="22"/>
        </w:rPr>
        <w:t xml:space="preserve">Dochód roczny odpowiadający wysokości opłaconego podatku, ustalony na podstawie tabeli nr 1, przyjmowany jest, jako wartość dochodu rocznego Wnioskodawcy i wpisywany we wniosku. </w:t>
      </w:r>
    </w:p>
    <w:p w:rsidR="00A91808" w:rsidRPr="009E7056" w:rsidRDefault="00A91808" w:rsidP="007F764E">
      <w:pPr>
        <w:pStyle w:val="Default"/>
        <w:jc w:val="both"/>
        <w:rPr>
          <w:sz w:val="22"/>
          <w:szCs w:val="22"/>
        </w:rPr>
      </w:pPr>
      <w:r w:rsidRPr="009E7056">
        <w:rPr>
          <w:b/>
          <w:bCs/>
          <w:sz w:val="22"/>
          <w:szCs w:val="22"/>
        </w:rPr>
        <w:t>Przykład (PIT-28)</w:t>
      </w:r>
      <w:r w:rsidRPr="009E7056">
        <w:rPr>
          <w:sz w:val="22"/>
          <w:szCs w:val="22"/>
        </w:rPr>
        <w:t xml:space="preserve">: Wnioskodawca podlega opodatkowaniu w formie ryczałtu od przychodów ewidencjonowanych PIT-28. </w:t>
      </w:r>
    </w:p>
    <w:p w:rsidR="00A91808" w:rsidRPr="009E7056" w:rsidRDefault="00A91808" w:rsidP="007F764E">
      <w:pPr>
        <w:pStyle w:val="Default"/>
        <w:jc w:val="both"/>
        <w:rPr>
          <w:sz w:val="22"/>
          <w:szCs w:val="22"/>
        </w:rPr>
      </w:pPr>
      <w:r w:rsidRPr="009E7056">
        <w:rPr>
          <w:color w:val="2D1F13"/>
          <w:sz w:val="22"/>
          <w:szCs w:val="22"/>
        </w:rPr>
        <w:t xml:space="preserve">Wartość dochodu rocznego dla wniosków, do których ze względu na dzień złożenia wniosku ma zastosowanie </w:t>
      </w:r>
      <w:r w:rsidRPr="009E7056">
        <w:rPr>
          <w:i/>
          <w:iCs/>
          <w:color w:val="2D1F13"/>
          <w:sz w:val="22"/>
          <w:szCs w:val="22"/>
        </w:rPr>
        <w:t xml:space="preserve">Obwieszczenie Ministra Rodziny, Pracy i Polityki Społecznej w sprawie wysokości dochodu za 2021 rok z działalności podlegającej opodatkowaniu na podstawie przepisów o zryczałtowanym podatku dochodowym od niektórych przychodów osiąganych przez osoby fizyczne </w:t>
      </w:r>
      <w:r w:rsidRPr="009E7056">
        <w:rPr>
          <w:color w:val="2D1F13"/>
          <w:sz w:val="22"/>
          <w:szCs w:val="22"/>
        </w:rPr>
        <w:t xml:space="preserve">ustala się poprzez odniesienie kwoty przychodów z pozycji „Ogółem przychody” z zeznania podatkowego PIT - 28 za 2021 do wysokości dochodu rocznego wykazanego w tabelach od nr 2 do nr 6 (odpowiednio do stawki podatku PIT - 28) zawartych w załączniku do ww. Obwieszczenia z dnia 29 lipca 2022 roku (M.P. z 2022 r. poz. 726). </w:t>
      </w:r>
    </w:p>
    <w:p w:rsidR="00A91808" w:rsidRPr="009E7056" w:rsidRDefault="00A91808" w:rsidP="007F764E">
      <w:pPr>
        <w:pStyle w:val="Default"/>
        <w:jc w:val="both"/>
        <w:rPr>
          <w:sz w:val="22"/>
          <w:szCs w:val="22"/>
        </w:rPr>
      </w:pPr>
      <w:r w:rsidRPr="009E7056">
        <w:rPr>
          <w:color w:val="2D1F13"/>
          <w:sz w:val="22"/>
          <w:szCs w:val="22"/>
        </w:rPr>
        <w:t xml:space="preserve">Dochód roczny odpowiadający wysokości przychodu ogółem z zeznania podatkowego PIT – 28, ustalony na podstawie tabel od numeru 2 do numeru 6 (w zależności od opłacanej stawki podatku), przyjmowany jest, jako wartość dochodu rocznego Wnioskodawcy i wpisywany we wniosku. </w:t>
      </w:r>
    </w:p>
    <w:p w:rsidR="00A91808" w:rsidRPr="009E7056" w:rsidRDefault="00A91808" w:rsidP="007F764E">
      <w:pPr>
        <w:pStyle w:val="Default"/>
        <w:jc w:val="both"/>
        <w:rPr>
          <w:sz w:val="22"/>
          <w:szCs w:val="22"/>
        </w:rPr>
      </w:pPr>
      <w:r w:rsidRPr="009E7056">
        <w:rPr>
          <w:color w:val="2D1F13"/>
          <w:sz w:val="22"/>
          <w:szCs w:val="22"/>
        </w:rPr>
        <w:t xml:space="preserve">W przypadku wykazania w jednym PIT -28 przychodów opodatkowanych różnymi stawkami podatku, dochód roczny do wniosku ustalany jest poprzez zsumowanie poszczególnych dochodów rocznych wyliczonych zgodnie z powyżej opisaną metodyką i wpisywany we wniosku. </w:t>
      </w:r>
    </w:p>
    <w:p w:rsidR="00A91808" w:rsidRPr="009E7056" w:rsidRDefault="00A91808" w:rsidP="007F764E">
      <w:pPr>
        <w:pStyle w:val="Default"/>
        <w:jc w:val="both"/>
        <w:rPr>
          <w:sz w:val="22"/>
          <w:szCs w:val="22"/>
        </w:rPr>
      </w:pPr>
      <w:r w:rsidRPr="009E7056">
        <w:rPr>
          <w:color w:val="2D1F13"/>
          <w:sz w:val="22"/>
          <w:szCs w:val="22"/>
        </w:rPr>
        <w:t xml:space="preserve">Do wniosków o dofinansowanie zastosowanie ma Obwieszczenie obowiązujące na dzień składania wniosku. </w:t>
      </w:r>
    </w:p>
    <w:p w:rsidR="00A91808" w:rsidRPr="009E7056" w:rsidRDefault="00A91808" w:rsidP="007F764E">
      <w:pPr>
        <w:pStyle w:val="Default"/>
        <w:jc w:val="both"/>
        <w:rPr>
          <w:sz w:val="22"/>
          <w:szCs w:val="22"/>
        </w:rPr>
      </w:pPr>
      <w:r w:rsidRPr="009E7056">
        <w:rPr>
          <w:sz w:val="22"/>
          <w:szCs w:val="22"/>
        </w:rPr>
        <w:t xml:space="preserve">Każdego roku w terminie do 1 sierpnia Minister Rodziny, Pracy i Polityki Społecznej wydaje nowe obwieszczenie dotyczące wysokości dochodu za rok ubiegły. </w:t>
      </w:r>
    </w:p>
    <w:p w:rsidR="00A91808" w:rsidRPr="009E7056" w:rsidRDefault="00A91808" w:rsidP="007F764E">
      <w:pPr>
        <w:pStyle w:val="Default"/>
        <w:jc w:val="both"/>
        <w:rPr>
          <w:sz w:val="22"/>
          <w:szCs w:val="22"/>
        </w:rPr>
      </w:pPr>
      <w:r w:rsidRPr="009E7056">
        <w:rPr>
          <w:color w:val="212121"/>
          <w:sz w:val="22"/>
          <w:szCs w:val="22"/>
        </w:rPr>
        <w:t xml:space="preserve">Należy </w:t>
      </w:r>
      <w:r w:rsidRPr="009E7056">
        <w:rPr>
          <w:sz w:val="22"/>
          <w:szCs w:val="22"/>
        </w:rPr>
        <w:t xml:space="preserve">wpisać </w:t>
      </w:r>
      <w:r w:rsidRPr="009E7056">
        <w:rPr>
          <w:b/>
          <w:bCs/>
          <w:sz w:val="22"/>
          <w:szCs w:val="22"/>
        </w:rPr>
        <w:t>rodzaj zeznania podatkowego PIT oraz rok</w:t>
      </w:r>
      <w:r w:rsidRPr="009E7056">
        <w:rPr>
          <w:sz w:val="22"/>
          <w:szCs w:val="22"/>
        </w:rPr>
        <w:t xml:space="preserve">, </w:t>
      </w:r>
      <w:r w:rsidRPr="009E7056">
        <w:rPr>
          <w:b/>
          <w:bCs/>
          <w:sz w:val="22"/>
          <w:szCs w:val="22"/>
        </w:rPr>
        <w:t>którego dotyczy zeznanie podatkowe PIT</w:t>
      </w:r>
      <w:r w:rsidRPr="009E7056">
        <w:rPr>
          <w:sz w:val="22"/>
          <w:szCs w:val="22"/>
        </w:rPr>
        <w:t xml:space="preserve">. </w:t>
      </w:r>
    </w:p>
    <w:p w:rsidR="00A91808" w:rsidRPr="009E7056" w:rsidRDefault="00A91808" w:rsidP="007F764E">
      <w:pPr>
        <w:pStyle w:val="Default"/>
        <w:jc w:val="both"/>
        <w:rPr>
          <w:sz w:val="22"/>
          <w:szCs w:val="22"/>
        </w:rPr>
      </w:pPr>
      <w:r w:rsidRPr="009E7056">
        <w:rPr>
          <w:color w:val="212121"/>
          <w:sz w:val="22"/>
          <w:szCs w:val="22"/>
        </w:rPr>
        <w:t xml:space="preserve">Należy wpisać </w:t>
      </w:r>
      <w:r w:rsidRPr="009E7056">
        <w:rPr>
          <w:b/>
          <w:bCs/>
          <w:color w:val="212121"/>
          <w:sz w:val="22"/>
          <w:szCs w:val="22"/>
        </w:rPr>
        <w:t xml:space="preserve">wysokość opłaconego podatku </w:t>
      </w:r>
      <w:r w:rsidRPr="009E7056">
        <w:rPr>
          <w:color w:val="212121"/>
          <w:sz w:val="22"/>
          <w:szCs w:val="22"/>
        </w:rPr>
        <w:t xml:space="preserve">za wskazany rok </w:t>
      </w:r>
      <w:r w:rsidRPr="009E7056">
        <w:rPr>
          <w:sz w:val="22"/>
          <w:szCs w:val="22"/>
        </w:rPr>
        <w:t>(jeżeli wpisano „PIT-16”).</w:t>
      </w:r>
    </w:p>
    <w:p w:rsidR="00A91808" w:rsidRPr="009E7056" w:rsidRDefault="00A91808" w:rsidP="00433D23">
      <w:pPr>
        <w:pStyle w:val="Default"/>
        <w:jc w:val="both"/>
        <w:rPr>
          <w:sz w:val="22"/>
          <w:szCs w:val="22"/>
        </w:rPr>
      </w:pPr>
      <w:r w:rsidRPr="009E7056">
        <w:rPr>
          <w:color w:val="212121"/>
          <w:sz w:val="22"/>
          <w:szCs w:val="22"/>
        </w:rPr>
        <w:t xml:space="preserve">Należy wpisać </w:t>
      </w:r>
      <w:r w:rsidRPr="009E7056">
        <w:rPr>
          <w:b/>
          <w:bCs/>
          <w:color w:val="212121"/>
          <w:sz w:val="22"/>
          <w:szCs w:val="22"/>
        </w:rPr>
        <w:t xml:space="preserve">wysokość przychodów ogółem </w:t>
      </w:r>
      <w:r w:rsidRPr="009E7056">
        <w:rPr>
          <w:color w:val="212121"/>
          <w:sz w:val="22"/>
          <w:szCs w:val="22"/>
        </w:rPr>
        <w:t xml:space="preserve">za wskazany rok. Należy wpisać wartość z pozycji PIT </w:t>
      </w:r>
      <w:r w:rsidRPr="009E7056">
        <w:rPr>
          <w:b/>
          <w:bCs/>
          <w:color w:val="212121"/>
          <w:sz w:val="22"/>
          <w:szCs w:val="22"/>
        </w:rPr>
        <w:t xml:space="preserve">„Przychody ogółem” </w:t>
      </w:r>
      <w:r w:rsidRPr="009E7056">
        <w:rPr>
          <w:sz w:val="22"/>
          <w:szCs w:val="22"/>
        </w:rPr>
        <w:t xml:space="preserve">(jeżeli wybrano „PIT-28”). </w:t>
      </w:r>
    </w:p>
    <w:p w:rsidR="00A91808" w:rsidRPr="009E7056" w:rsidRDefault="00A91808" w:rsidP="00433D23">
      <w:pPr>
        <w:pStyle w:val="Default"/>
        <w:jc w:val="both"/>
        <w:rPr>
          <w:sz w:val="22"/>
          <w:szCs w:val="22"/>
        </w:rPr>
      </w:pPr>
      <w:r w:rsidRPr="009E7056">
        <w:rPr>
          <w:color w:val="212121"/>
          <w:sz w:val="22"/>
          <w:szCs w:val="22"/>
        </w:rPr>
        <w:t xml:space="preserve">Należy wpisać </w:t>
      </w:r>
      <w:r w:rsidRPr="009E7056">
        <w:rPr>
          <w:b/>
          <w:bCs/>
          <w:color w:val="212121"/>
          <w:sz w:val="22"/>
          <w:szCs w:val="22"/>
        </w:rPr>
        <w:t xml:space="preserve">stawkę podatku </w:t>
      </w:r>
      <w:r w:rsidRPr="009E7056">
        <w:rPr>
          <w:color w:val="212121"/>
          <w:sz w:val="22"/>
          <w:szCs w:val="22"/>
        </w:rPr>
        <w:t xml:space="preserve">dla wykazanych przychodów za wskazany rok z zeznania podatkowego PIT- 28 </w:t>
      </w:r>
      <w:r w:rsidRPr="009E7056">
        <w:rPr>
          <w:sz w:val="22"/>
          <w:szCs w:val="22"/>
        </w:rPr>
        <w:t>(jeżeli wybrano „PIT-28”)</w:t>
      </w:r>
      <w:r w:rsidRPr="009E7056">
        <w:rPr>
          <w:color w:val="212121"/>
          <w:sz w:val="22"/>
          <w:szCs w:val="22"/>
        </w:rPr>
        <w:t xml:space="preserve">. </w:t>
      </w:r>
    </w:p>
    <w:p w:rsidR="00A91808" w:rsidRPr="009E7056" w:rsidRDefault="00A91808" w:rsidP="00433D23">
      <w:pPr>
        <w:pStyle w:val="Default"/>
        <w:jc w:val="both"/>
        <w:rPr>
          <w:sz w:val="22"/>
          <w:szCs w:val="22"/>
        </w:rPr>
      </w:pPr>
      <w:r w:rsidRPr="009E7056">
        <w:rPr>
          <w:sz w:val="22"/>
          <w:szCs w:val="22"/>
        </w:rPr>
        <w:t xml:space="preserve">W przypadku wykazania w jednym PIT- 28 więcej niż jednej stawki podatku, należy wskazać najwyższą stawkę podatku z PIT -28. </w:t>
      </w:r>
    </w:p>
    <w:p w:rsidR="00A91808" w:rsidRPr="009E7056" w:rsidRDefault="00A91808" w:rsidP="00433D23">
      <w:pPr>
        <w:pStyle w:val="Default"/>
        <w:jc w:val="both"/>
        <w:rPr>
          <w:sz w:val="22"/>
          <w:szCs w:val="22"/>
        </w:rPr>
      </w:pPr>
      <w:r w:rsidRPr="009E7056">
        <w:rPr>
          <w:sz w:val="22"/>
          <w:szCs w:val="22"/>
        </w:rPr>
        <w:t>Przy dodatkowym źródle dochodu, rozliczanym w oddzielnym PIT, Wnioskodawca powinien wskazać wszystkie PIT, na podstawie których się rozliczył za dany rok.</w:t>
      </w:r>
    </w:p>
    <w:p w:rsidR="00A91808" w:rsidRPr="009E7056" w:rsidRDefault="00A91808" w:rsidP="00433D23">
      <w:pPr>
        <w:pStyle w:val="Default"/>
        <w:jc w:val="both"/>
        <w:rPr>
          <w:sz w:val="22"/>
          <w:szCs w:val="22"/>
        </w:rPr>
      </w:pPr>
      <w:r w:rsidRPr="009E7056">
        <w:rPr>
          <w:sz w:val="22"/>
          <w:szCs w:val="22"/>
        </w:rPr>
        <w:t xml:space="preserve">    </w:t>
      </w:r>
    </w:p>
    <w:p w:rsidR="00A91808" w:rsidRPr="009E7056" w:rsidRDefault="00A91808" w:rsidP="00433D23">
      <w:pPr>
        <w:pStyle w:val="Default"/>
        <w:jc w:val="both"/>
        <w:rPr>
          <w:sz w:val="23"/>
          <w:szCs w:val="23"/>
        </w:rPr>
      </w:pPr>
      <w:r w:rsidRPr="009E7056">
        <w:rPr>
          <w:b/>
          <w:bCs/>
          <w:sz w:val="23"/>
          <w:szCs w:val="23"/>
        </w:rPr>
        <w:t xml:space="preserve">Dochód roczny ustalany z tytułu prowadzenia gospodarstwa rolnego na podstawie ha przeliczeniowych </w:t>
      </w:r>
    </w:p>
    <w:p w:rsidR="00A91808" w:rsidRPr="009E7056" w:rsidRDefault="00A91808" w:rsidP="00433D23">
      <w:pPr>
        <w:pStyle w:val="Default"/>
        <w:jc w:val="both"/>
        <w:rPr>
          <w:sz w:val="22"/>
          <w:szCs w:val="22"/>
        </w:rPr>
      </w:pPr>
      <w:r w:rsidRPr="009E7056">
        <w:rPr>
          <w:sz w:val="22"/>
          <w:szCs w:val="22"/>
        </w:rPr>
        <w:t xml:space="preserve">Należy zaznaczyć, jeżeli Wnioskodawca posiada gospodarstwo/gospodarstwa rolne. Dochód roczny z tytułu prowadzenia gospodarstwa rolnego wylicza się, przyjmując, że z 1 ha przeliczeniowego uzyskuje się dochód roczny w wysokości dochodu ogłaszanego corocznie, w drodze obwieszczenia Prezesa Głównego Urzędu Statystycznego na podstawie ustawy o podatku rolnym, obowiązującego na dzień złożenia wniosku o dofinansowanie. </w:t>
      </w:r>
    </w:p>
    <w:p w:rsidR="00A91808" w:rsidRPr="009E7056" w:rsidRDefault="00A91808" w:rsidP="00433D23">
      <w:pPr>
        <w:pStyle w:val="Default"/>
        <w:jc w:val="both"/>
        <w:rPr>
          <w:sz w:val="22"/>
          <w:szCs w:val="22"/>
        </w:rPr>
      </w:pPr>
      <w:r w:rsidRPr="009E7056">
        <w:rPr>
          <w:sz w:val="22"/>
          <w:szCs w:val="22"/>
        </w:rPr>
        <w:t xml:space="preserve">Dochód z prowadzenia gospodarstwa rolnego, stanowi iloczyn liczby ha przeliczeniowych (własnych i dzierżawionych na wskazanych zasadach) oraz stawki przeciętnego dochodu z indywidualnego gospodarstwa rolnego w danym roku. </w:t>
      </w:r>
    </w:p>
    <w:p w:rsidR="00A91808" w:rsidRPr="009E7056" w:rsidRDefault="00A91808" w:rsidP="00433D23">
      <w:pPr>
        <w:pStyle w:val="Default"/>
        <w:jc w:val="both"/>
        <w:rPr>
          <w:sz w:val="22"/>
          <w:szCs w:val="22"/>
        </w:rPr>
      </w:pPr>
      <w:r w:rsidRPr="009E7056">
        <w:rPr>
          <w:sz w:val="22"/>
          <w:szCs w:val="22"/>
        </w:rPr>
        <w:t xml:space="preserve">Należy wpisać </w:t>
      </w:r>
      <w:r w:rsidRPr="009E7056">
        <w:rPr>
          <w:b/>
          <w:bCs/>
          <w:sz w:val="22"/>
          <w:szCs w:val="22"/>
        </w:rPr>
        <w:t xml:space="preserve">liczbę ha przeliczeniowych </w:t>
      </w:r>
      <w:r w:rsidRPr="009E7056">
        <w:rPr>
          <w:sz w:val="22"/>
          <w:szCs w:val="22"/>
        </w:rPr>
        <w:t xml:space="preserve">(użytki rolne) własnych i dzierżawionych </w:t>
      </w:r>
      <w:r w:rsidRPr="009E7056">
        <w:rPr>
          <w:b/>
          <w:bCs/>
          <w:sz w:val="22"/>
          <w:szCs w:val="22"/>
        </w:rPr>
        <w:t>z roku kalendarzowego poprzedzającego rok złożenia wniosku o dofinansowanie</w:t>
      </w:r>
      <w:r w:rsidRPr="009E7056">
        <w:rPr>
          <w:sz w:val="22"/>
          <w:szCs w:val="22"/>
        </w:rPr>
        <w:t xml:space="preserve">, określoną na podstawie: </w:t>
      </w:r>
    </w:p>
    <w:p w:rsidR="00A91808" w:rsidRPr="009E7056" w:rsidRDefault="00A91808" w:rsidP="00433D23">
      <w:pPr>
        <w:pStyle w:val="Default"/>
        <w:jc w:val="both"/>
        <w:rPr>
          <w:sz w:val="22"/>
          <w:szCs w:val="22"/>
        </w:rPr>
      </w:pPr>
    </w:p>
    <w:p w:rsidR="00A91808" w:rsidRPr="009E7056" w:rsidRDefault="00A91808" w:rsidP="00433D23">
      <w:pPr>
        <w:pStyle w:val="Default"/>
        <w:jc w:val="both"/>
        <w:rPr>
          <w:sz w:val="22"/>
          <w:szCs w:val="22"/>
        </w:rPr>
      </w:pPr>
      <w:r w:rsidRPr="009E7056">
        <w:rPr>
          <w:sz w:val="22"/>
          <w:szCs w:val="22"/>
        </w:rPr>
        <w:t xml:space="preserve">• zaświadczenia właściwego organu gminy o wielkości powierzchni gospodarstwa rolnego lub </w:t>
      </w:r>
    </w:p>
    <w:p w:rsidR="00A91808" w:rsidRPr="009E7056" w:rsidRDefault="00A91808" w:rsidP="00433D23">
      <w:pPr>
        <w:pStyle w:val="Default"/>
        <w:jc w:val="both"/>
        <w:rPr>
          <w:sz w:val="22"/>
          <w:szCs w:val="22"/>
        </w:rPr>
      </w:pPr>
      <w:r w:rsidRPr="009E7056">
        <w:rPr>
          <w:sz w:val="22"/>
          <w:szCs w:val="22"/>
        </w:rPr>
        <w:t xml:space="preserve">• nakazu płatniczego wystawionego przez właściwy organ gminy, </w:t>
      </w:r>
    </w:p>
    <w:p w:rsidR="00A91808" w:rsidRPr="009E7056" w:rsidRDefault="00A91808" w:rsidP="00433D23">
      <w:pPr>
        <w:pStyle w:val="Default"/>
        <w:jc w:val="both"/>
        <w:rPr>
          <w:sz w:val="22"/>
          <w:szCs w:val="22"/>
        </w:rPr>
      </w:pPr>
      <w:r w:rsidRPr="009E7056">
        <w:rPr>
          <w:sz w:val="22"/>
          <w:szCs w:val="22"/>
        </w:rPr>
        <w:t xml:space="preserve">• umowy/ów dzierżawy (jeśli dotyczy). </w:t>
      </w:r>
    </w:p>
    <w:p w:rsidR="00A91808" w:rsidRPr="009E7056" w:rsidRDefault="00A91808" w:rsidP="00433D23">
      <w:pPr>
        <w:pStyle w:val="Default"/>
        <w:jc w:val="both"/>
        <w:rPr>
          <w:sz w:val="22"/>
          <w:szCs w:val="22"/>
        </w:rPr>
      </w:pPr>
    </w:p>
    <w:p w:rsidR="00A91808" w:rsidRPr="009E7056" w:rsidRDefault="00A91808" w:rsidP="00433D23">
      <w:pPr>
        <w:pStyle w:val="Default"/>
        <w:jc w:val="both"/>
        <w:rPr>
          <w:sz w:val="22"/>
          <w:szCs w:val="22"/>
        </w:rPr>
      </w:pPr>
      <w:r w:rsidRPr="009E7056">
        <w:rPr>
          <w:sz w:val="22"/>
          <w:szCs w:val="22"/>
        </w:rPr>
        <w:t xml:space="preserve">Ustalając dochód uzyskany z prowadzenia gospodarstwa rolnego, do powierzchni gospodarstwa stanowiącego podstawę wymiaru podatku rolnego wlicza się obszary rolne oddane w dzierżawę, </w:t>
      </w:r>
    </w:p>
    <w:p w:rsidR="00A91808" w:rsidRPr="009E7056" w:rsidRDefault="00A91808" w:rsidP="00433D23">
      <w:pPr>
        <w:pStyle w:val="Default"/>
        <w:numPr>
          <w:ilvl w:val="0"/>
          <w:numId w:val="6"/>
        </w:numPr>
        <w:jc w:val="both"/>
        <w:rPr>
          <w:sz w:val="22"/>
          <w:szCs w:val="22"/>
        </w:rPr>
      </w:pPr>
      <w:r w:rsidRPr="009E7056">
        <w:rPr>
          <w:sz w:val="22"/>
          <w:szCs w:val="22"/>
        </w:rPr>
        <w:t xml:space="preserve">z wyjątkiem: </w:t>
      </w:r>
    </w:p>
    <w:p w:rsidR="00A91808" w:rsidRPr="009E7056" w:rsidRDefault="00A91808" w:rsidP="00433D23">
      <w:pPr>
        <w:pStyle w:val="Default"/>
        <w:jc w:val="both"/>
        <w:rPr>
          <w:sz w:val="22"/>
          <w:szCs w:val="22"/>
        </w:rPr>
      </w:pPr>
    </w:p>
    <w:p w:rsidR="00A91808" w:rsidRPr="009E7056" w:rsidRDefault="00A91808" w:rsidP="00433D23">
      <w:pPr>
        <w:pStyle w:val="Default"/>
        <w:jc w:val="both"/>
        <w:rPr>
          <w:sz w:val="22"/>
          <w:szCs w:val="22"/>
        </w:rPr>
      </w:pPr>
      <w:r w:rsidRPr="009E7056">
        <w:rPr>
          <w:sz w:val="22"/>
          <w:szCs w:val="22"/>
        </w:rPr>
        <w:t xml:space="preserve">1) oddanej w dzierżawę, na podstawie umowy dzierżawy zawartej stosownie do przepisów o ubezpieczeniu społecznym rolników, części lub całości znajdującego się w posiadaniu wnioskodawcy gospodarstwa rolnego; </w:t>
      </w:r>
    </w:p>
    <w:p w:rsidR="00A91808" w:rsidRPr="009E7056" w:rsidRDefault="00A91808" w:rsidP="00433D23">
      <w:pPr>
        <w:pStyle w:val="Default"/>
        <w:jc w:val="both"/>
        <w:rPr>
          <w:sz w:val="22"/>
          <w:szCs w:val="22"/>
        </w:rPr>
      </w:pPr>
      <w:r w:rsidRPr="009E7056">
        <w:rPr>
          <w:sz w:val="22"/>
          <w:szCs w:val="22"/>
        </w:rPr>
        <w:t xml:space="preserve">   </w:t>
      </w:r>
    </w:p>
    <w:p w:rsidR="00A91808" w:rsidRPr="009E7056" w:rsidRDefault="00A91808" w:rsidP="00433D23">
      <w:pPr>
        <w:pStyle w:val="Default"/>
        <w:jc w:val="both"/>
        <w:rPr>
          <w:sz w:val="22"/>
          <w:szCs w:val="22"/>
        </w:rPr>
      </w:pPr>
      <w:r w:rsidRPr="009E7056">
        <w:rPr>
          <w:sz w:val="22"/>
          <w:szCs w:val="22"/>
        </w:rPr>
        <w:t xml:space="preserve">2) gospodarstwa rolnego wniesionego do użytkowania przez rolniczą spółdzielnię produkcyjną; </w:t>
      </w:r>
    </w:p>
    <w:p w:rsidR="00A91808" w:rsidRPr="009E7056" w:rsidRDefault="00A91808" w:rsidP="00433D23">
      <w:pPr>
        <w:pStyle w:val="Default"/>
        <w:jc w:val="both"/>
        <w:rPr>
          <w:sz w:val="22"/>
          <w:szCs w:val="22"/>
        </w:rPr>
      </w:pPr>
    </w:p>
    <w:p w:rsidR="00A91808" w:rsidRPr="009E7056" w:rsidRDefault="00A91808" w:rsidP="00433D23">
      <w:pPr>
        <w:pStyle w:val="Default"/>
        <w:jc w:val="both"/>
        <w:rPr>
          <w:sz w:val="22"/>
          <w:szCs w:val="22"/>
        </w:rPr>
      </w:pPr>
      <w:r w:rsidRPr="009E7056">
        <w:rPr>
          <w:sz w:val="22"/>
          <w:szCs w:val="22"/>
        </w:rPr>
        <w:t xml:space="preserve">3) gospodarstwa rolnego oddanego w dzierżawę w związku z pobieraniem renty określonej w przepisach o wspieraniu rozwoju obszarów wiejskich ze środków pochodzących z Sekcji </w:t>
      </w:r>
    </w:p>
    <w:p w:rsidR="00A91808" w:rsidRPr="009E7056" w:rsidRDefault="00A91808" w:rsidP="00433D23">
      <w:pPr>
        <w:pStyle w:val="Default"/>
        <w:jc w:val="both"/>
        <w:rPr>
          <w:sz w:val="22"/>
          <w:szCs w:val="22"/>
        </w:rPr>
      </w:pPr>
    </w:p>
    <w:p w:rsidR="00A91808" w:rsidRPr="009E7056" w:rsidRDefault="00A91808" w:rsidP="00433D23">
      <w:pPr>
        <w:pStyle w:val="Default"/>
        <w:jc w:val="both"/>
        <w:rPr>
          <w:sz w:val="22"/>
          <w:szCs w:val="22"/>
        </w:rPr>
      </w:pPr>
      <w:r w:rsidRPr="009E7056">
        <w:rPr>
          <w:sz w:val="22"/>
          <w:szCs w:val="22"/>
        </w:rPr>
        <w:t xml:space="preserve">Gwarancji Europejskiego Funduszu Orientacji i Gwarancji Rolnej oraz w przepisach o wspieraniu rozwoju obszarów wiejskich z udziałem środków Europejskiego Funduszu Rolnego na rzecz Rozwoju Obszarów Wiejskich. </w:t>
      </w:r>
    </w:p>
    <w:p w:rsidR="00A91808" w:rsidRPr="009E7056" w:rsidRDefault="00A91808" w:rsidP="00433D23">
      <w:pPr>
        <w:pStyle w:val="Default"/>
        <w:jc w:val="both"/>
        <w:rPr>
          <w:sz w:val="22"/>
          <w:szCs w:val="22"/>
        </w:rPr>
      </w:pPr>
      <w:r w:rsidRPr="009E7056">
        <w:rPr>
          <w:sz w:val="22"/>
          <w:szCs w:val="22"/>
        </w:rPr>
        <w:t>W przypadku gdy gospodarstwo rolne objęte jest małżeńską ustawową wspólnością majątkową liczbę ha przeliczeniowych dzieli się na pół.</w:t>
      </w:r>
    </w:p>
    <w:p w:rsidR="00A91808" w:rsidRPr="009E7056" w:rsidRDefault="00A91808" w:rsidP="00433D23">
      <w:pPr>
        <w:pStyle w:val="Default"/>
        <w:jc w:val="both"/>
        <w:rPr>
          <w:sz w:val="22"/>
          <w:szCs w:val="22"/>
        </w:rPr>
      </w:pPr>
    </w:p>
    <w:p w:rsidR="00A91808" w:rsidRPr="009E7056" w:rsidRDefault="00A91808" w:rsidP="0038721A">
      <w:pPr>
        <w:pStyle w:val="Default"/>
        <w:jc w:val="both"/>
        <w:rPr>
          <w:sz w:val="22"/>
          <w:szCs w:val="22"/>
        </w:rPr>
      </w:pPr>
      <w:r w:rsidRPr="009E7056">
        <w:rPr>
          <w:sz w:val="22"/>
          <w:szCs w:val="22"/>
        </w:rPr>
        <w:t xml:space="preserve">Należy wpisać wysokość przeciętnego dochodu z 1 ha przeliczeniowego wg obowiązującego na dzień składania wniosku obwieszczenia Prezesa GUS. </w:t>
      </w:r>
    </w:p>
    <w:p w:rsidR="00A91808" w:rsidRPr="009E7056" w:rsidRDefault="00A91808" w:rsidP="0038721A">
      <w:pPr>
        <w:pStyle w:val="Default"/>
        <w:rPr>
          <w:sz w:val="21"/>
          <w:szCs w:val="21"/>
        </w:rPr>
      </w:pPr>
    </w:p>
    <w:p w:rsidR="00A91808" w:rsidRPr="009E7056" w:rsidRDefault="00A91808" w:rsidP="001F0D67">
      <w:pPr>
        <w:pStyle w:val="Default"/>
        <w:jc w:val="both"/>
        <w:rPr>
          <w:sz w:val="23"/>
          <w:szCs w:val="23"/>
        </w:rPr>
      </w:pPr>
      <w:r w:rsidRPr="009E7056">
        <w:rPr>
          <w:b/>
          <w:bCs/>
          <w:sz w:val="23"/>
          <w:szCs w:val="23"/>
        </w:rPr>
        <w:t xml:space="preserve">Dochód roczny Wnioskodawcy niepodlegający opodatkowaniu na podstawie przepisów o podatku dochodowym od osób fizycznych </w:t>
      </w:r>
    </w:p>
    <w:p w:rsidR="00A91808" w:rsidRPr="009E7056" w:rsidRDefault="00A91808" w:rsidP="001F0D67">
      <w:pPr>
        <w:pStyle w:val="Default"/>
        <w:jc w:val="both"/>
        <w:rPr>
          <w:sz w:val="22"/>
          <w:szCs w:val="22"/>
        </w:rPr>
      </w:pPr>
      <w:r w:rsidRPr="009E7056">
        <w:rPr>
          <w:sz w:val="22"/>
          <w:szCs w:val="22"/>
        </w:rPr>
        <w:t xml:space="preserve">Należy zaznaczyć, </w:t>
      </w:r>
      <w:r w:rsidRPr="009E7056">
        <w:rPr>
          <w:b/>
          <w:bCs/>
          <w:sz w:val="22"/>
          <w:szCs w:val="22"/>
        </w:rPr>
        <w:t xml:space="preserve">jeżeli w roku kalendarzowym poprzedzającym rok złożenia wniosku o dofinansowanie </w:t>
      </w:r>
      <w:r w:rsidRPr="009E7056">
        <w:rPr>
          <w:sz w:val="22"/>
          <w:szCs w:val="22"/>
        </w:rPr>
        <w:t xml:space="preserve">Wnioskodawca uzyskał </w:t>
      </w:r>
      <w:r w:rsidRPr="009E7056">
        <w:rPr>
          <w:b/>
          <w:bCs/>
          <w:sz w:val="22"/>
          <w:szCs w:val="22"/>
        </w:rPr>
        <w:t xml:space="preserve">dochód roczny niepodlegający opodatkowaniu </w:t>
      </w:r>
      <w:r w:rsidRPr="009E7056">
        <w:rPr>
          <w:sz w:val="22"/>
          <w:szCs w:val="22"/>
        </w:rPr>
        <w:t xml:space="preserve">na podstawie przepisów o podatku dochodowym od osób fizycznych i mieszczący się pod względem rodzaju w katalogu zawartym w art.3 lit. c) ustawy o świadczeniach rodzinnych. </w:t>
      </w:r>
    </w:p>
    <w:p w:rsidR="00A91808" w:rsidRPr="009E7056" w:rsidRDefault="00A91808" w:rsidP="001F0D67">
      <w:pPr>
        <w:pStyle w:val="Default"/>
        <w:jc w:val="both"/>
        <w:rPr>
          <w:sz w:val="21"/>
          <w:szCs w:val="21"/>
        </w:rPr>
      </w:pPr>
      <w:r w:rsidRPr="009E7056">
        <w:rPr>
          <w:sz w:val="21"/>
          <w:szCs w:val="21"/>
        </w:rPr>
        <w:t xml:space="preserve">Wnioskodawca osiągający dochody poza granicami Rzeczypospolitej Polskiej, dokonuje ich przeliczenia na podstawie średniego kursu walut obcych ogłaszanego przez Narodowy Bank Polski z ostatniego dnia poprzedniego roku, pod warunkiem, że za okres podatkowy przyjmuje się rok kalendarzowy. </w:t>
      </w:r>
    </w:p>
    <w:p w:rsidR="00A91808" w:rsidRPr="009E7056" w:rsidRDefault="00A91808" w:rsidP="001F0D67">
      <w:pPr>
        <w:pStyle w:val="Default"/>
        <w:numPr>
          <w:ilvl w:val="0"/>
          <w:numId w:val="7"/>
        </w:numPr>
        <w:jc w:val="both"/>
        <w:rPr>
          <w:sz w:val="22"/>
          <w:szCs w:val="22"/>
        </w:rPr>
      </w:pPr>
      <w:r w:rsidRPr="009E7056">
        <w:rPr>
          <w:sz w:val="22"/>
          <w:szCs w:val="22"/>
        </w:rPr>
        <w:t xml:space="preserve">W pozostałych sytuacjach, przyjmuje się kurs z ostatniego dnia okresu podatkowego. Wnioskodawca wpisuje dochód na podstawie dokumentu poświadczającego dochód roczny, właściwego dla danego kraju. </w:t>
      </w:r>
    </w:p>
    <w:p w:rsidR="00A91808" w:rsidRPr="009E7056" w:rsidRDefault="00A91808" w:rsidP="001F0D67">
      <w:pPr>
        <w:pStyle w:val="Default"/>
        <w:jc w:val="both"/>
        <w:rPr>
          <w:sz w:val="22"/>
          <w:szCs w:val="22"/>
        </w:rPr>
      </w:pPr>
    </w:p>
    <w:p w:rsidR="00A91808" w:rsidRPr="009E7056" w:rsidRDefault="00A91808" w:rsidP="001F0D67">
      <w:pPr>
        <w:pStyle w:val="Default"/>
        <w:jc w:val="both"/>
        <w:rPr>
          <w:sz w:val="22"/>
          <w:szCs w:val="22"/>
        </w:rPr>
      </w:pPr>
      <w:r w:rsidRPr="009E7056">
        <w:rPr>
          <w:sz w:val="22"/>
          <w:szCs w:val="22"/>
        </w:rPr>
        <w:t xml:space="preserve">Powyższe nie dotyczy wnioskodawców, którzy podlegają nieograniczonemu obowiązkowi podatkowemu w Polsce, mają miejsce zamieszkania na terytorium Polski i są zobowiązani do rozliczenia tych dochodów również w Polsce. </w:t>
      </w:r>
    </w:p>
    <w:p w:rsidR="00A91808" w:rsidRPr="009E7056" w:rsidRDefault="00A91808" w:rsidP="001F0D67">
      <w:pPr>
        <w:pStyle w:val="Default"/>
        <w:jc w:val="both"/>
        <w:rPr>
          <w:sz w:val="22"/>
          <w:szCs w:val="22"/>
        </w:rPr>
      </w:pPr>
      <w:r w:rsidRPr="009E7056">
        <w:rPr>
          <w:sz w:val="22"/>
          <w:szCs w:val="22"/>
        </w:rPr>
        <w:t xml:space="preserve">Dochody osiągnięte poza granicami, jeżeli nie zostały uwzględnione w zeznaniu podatkowym w Polu PIT „Podstawa obliczenia podatku” należy wykazać w tej części. </w:t>
      </w:r>
    </w:p>
    <w:p w:rsidR="00A91808" w:rsidRPr="009E7056" w:rsidRDefault="00A91808" w:rsidP="001F0D67">
      <w:pPr>
        <w:pStyle w:val="Default"/>
        <w:jc w:val="both"/>
        <w:rPr>
          <w:sz w:val="22"/>
          <w:szCs w:val="22"/>
        </w:rPr>
      </w:pPr>
      <w:r w:rsidRPr="009E7056">
        <w:rPr>
          <w:sz w:val="22"/>
          <w:szCs w:val="22"/>
        </w:rPr>
        <w:t xml:space="preserve">Należy wpisać </w:t>
      </w:r>
      <w:r w:rsidRPr="009E7056">
        <w:rPr>
          <w:b/>
          <w:bCs/>
          <w:sz w:val="22"/>
          <w:szCs w:val="22"/>
        </w:rPr>
        <w:t xml:space="preserve">wartość dochodu </w:t>
      </w:r>
      <w:r w:rsidRPr="009E7056">
        <w:rPr>
          <w:sz w:val="22"/>
          <w:szCs w:val="22"/>
        </w:rPr>
        <w:t xml:space="preserve">rocznego </w:t>
      </w:r>
      <w:r w:rsidRPr="009E7056">
        <w:rPr>
          <w:b/>
          <w:bCs/>
          <w:sz w:val="22"/>
          <w:szCs w:val="22"/>
        </w:rPr>
        <w:t xml:space="preserve">Wnioskodawcy </w:t>
      </w:r>
      <w:r w:rsidRPr="009E7056">
        <w:rPr>
          <w:sz w:val="22"/>
          <w:szCs w:val="22"/>
        </w:rPr>
        <w:t xml:space="preserve">zgodnie </w:t>
      </w:r>
      <w:r w:rsidRPr="009E7056">
        <w:rPr>
          <w:b/>
          <w:bCs/>
          <w:sz w:val="22"/>
          <w:szCs w:val="22"/>
        </w:rPr>
        <w:t xml:space="preserve">ze wskazanym rodzajem dochodu </w:t>
      </w:r>
      <w:r w:rsidRPr="009E7056">
        <w:rPr>
          <w:sz w:val="22"/>
          <w:szCs w:val="22"/>
        </w:rPr>
        <w:t xml:space="preserve">uzyskanym </w:t>
      </w:r>
      <w:r w:rsidRPr="009E7056">
        <w:rPr>
          <w:b/>
          <w:bCs/>
          <w:sz w:val="22"/>
          <w:szCs w:val="22"/>
        </w:rPr>
        <w:t xml:space="preserve">za wskazany rok </w:t>
      </w:r>
      <w:r w:rsidRPr="009E7056">
        <w:rPr>
          <w:sz w:val="22"/>
          <w:szCs w:val="22"/>
        </w:rPr>
        <w:t>kalendarzowy</w:t>
      </w:r>
      <w:r w:rsidRPr="009E7056">
        <w:rPr>
          <w:b/>
          <w:bCs/>
          <w:sz w:val="22"/>
          <w:szCs w:val="22"/>
        </w:rPr>
        <w:t xml:space="preserve">. </w:t>
      </w:r>
      <w:r w:rsidRPr="009E7056">
        <w:rPr>
          <w:sz w:val="22"/>
          <w:szCs w:val="22"/>
        </w:rPr>
        <w:t xml:space="preserve">Wnioskodawca nieuzyskujący tych dochodów wpisuje wartość „0”. </w:t>
      </w:r>
    </w:p>
    <w:p w:rsidR="00A91808" w:rsidRPr="009E7056" w:rsidRDefault="00A91808" w:rsidP="001F0D67">
      <w:pPr>
        <w:pStyle w:val="Default"/>
        <w:jc w:val="both"/>
        <w:rPr>
          <w:sz w:val="22"/>
          <w:szCs w:val="22"/>
        </w:rPr>
      </w:pPr>
      <w:r w:rsidRPr="009E7056">
        <w:rPr>
          <w:sz w:val="22"/>
          <w:szCs w:val="22"/>
        </w:rPr>
        <w:t xml:space="preserve">Rodzaje dochodu zostały wymienione w katalogu dochodów określonym w § 10 Regulaminu naboru określającego sposób składania i rozpatrywania wniosków o dofinansowanie w ramach programu priorytetowego Ciepłe Mieszkanie na terenie Gminy </w:t>
      </w:r>
      <w:r>
        <w:rPr>
          <w:sz w:val="22"/>
          <w:szCs w:val="22"/>
        </w:rPr>
        <w:t>Pełczyce</w:t>
      </w:r>
      <w:r w:rsidRPr="009E7056">
        <w:rPr>
          <w:sz w:val="22"/>
          <w:szCs w:val="22"/>
        </w:rPr>
        <w:t xml:space="preserve">. </w:t>
      </w:r>
    </w:p>
    <w:p w:rsidR="00A91808" w:rsidRPr="009E7056" w:rsidRDefault="00A91808" w:rsidP="001F0D67">
      <w:pPr>
        <w:pStyle w:val="Default"/>
        <w:jc w:val="both"/>
        <w:rPr>
          <w:sz w:val="22"/>
          <w:szCs w:val="22"/>
        </w:rPr>
      </w:pPr>
      <w:r w:rsidRPr="009E7056">
        <w:rPr>
          <w:sz w:val="22"/>
          <w:szCs w:val="22"/>
        </w:rPr>
        <w:t>Przy więcej niż jednym źródle dochodu, Wnioskodawca powinien wskazać wszystkie źródła i odpowiadająca im wartość dochodu.</w:t>
      </w:r>
    </w:p>
    <w:p w:rsidR="00A91808" w:rsidRPr="009E7056" w:rsidRDefault="00A91808" w:rsidP="001F0D67">
      <w:pPr>
        <w:pStyle w:val="Default"/>
        <w:jc w:val="both"/>
        <w:rPr>
          <w:sz w:val="22"/>
          <w:szCs w:val="22"/>
        </w:rPr>
      </w:pPr>
    </w:p>
    <w:p w:rsidR="00A91808" w:rsidRPr="009E7056" w:rsidRDefault="00A91808" w:rsidP="008279C5">
      <w:pPr>
        <w:pStyle w:val="Default"/>
        <w:jc w:val="both"/>
        <w:rPr>
          <w:sz w:val="21"/>
          <w:szCs w:val="21"/>
          <w:u w:val="single"/>
        </w:rPr>
      </w:pPr>
      <w:r w:rsidRPr="009E7056">
        <w:rPr>
          <w:color w:val="212121"/>
          <w:sz w:val="21"/>
          <w:szCs w:val="21"/>
          <w:u w:val="single"/>
        </w:rPr>
        <w:t xml:space="preserve">Dokumentem potwierdzającym </w:t>
      </w:r>
      <w:r w:rsidRPr="009E7056">
        <w:rPr>
          <w:sz w:val="21"/>
          <w:szCs w:val="21"/>
          <w:u w:val="single"/>
        </w:rPr>
        <w:t>wysokość dochodu jest np. :</w:t>
      </w:r>
    </w:p>
    <w:p w:rsidR="00A91808" w:rsidRPr="009E7056" w:rsidRDefault="00A91808" w:rsidP="008279C5">
      <w:pPr>
        <w:pStyle w:val="Default"/>
        <w:jc w:val="both"/>
        <w:rPr>
          <w:sz w:val="21"/>
          <w:szCs w:val="21"/>
        </w:rPr>
      </w:pPr>
      <w:r w:rsidRPr="009E7056">
        <w:rPr>
          <w:sz w:val="21"/>
          <w:szCs w:val="21"/>
        </w:rPr>
        <w:t>-decyzja,</w:t>
      </w:r>
    </w:p>
    <w:p w:rsidR="00A91808" w:rsidRPr="009E7056" w:rsidRDefault="00A91808" w:rsidP="008279C5">
      <w:pPr>
        <w:pStyle w:val="Default"/>
        <w:jc w:val="both"/>
        <w:rPr>
          <w:sz w:val="21"/>
          <w:szCs w:val="21"/>
        </w:rPr>
      </w:pPr>
      <w:r w:rsidRPr="009E7056">
        <w:rPr>
          <w:sz w:val="21"/>
          <w:szCs w:val="21"/>
        </w:rPr>
        <w:t>- orzeczenie,</w:t>
      </w:r>
    </w:p>
    <w:p w:rsidR="00A91808" w:rsidRPr="009E7056" w:rsidRDefault="00A91808" w:rsidP="008279C5">
      <w:pPr>
        <w:pStyle w:val="Default"/>
        <w:jc w:val="both"/>
        <w:rPr>
          <w:sz w:val="21"/>
          <w:szCs w:val="21"/>
        </w:rPr>
      </w:pPr>
      <w:r w:rsidRPr="009E7056">
        <w:rPr>
          <w:sz w:val="21"/>
          <w:szCs w:val="21"/>
        </w:rPr>
        <w:t xml:space="preserve">- zaświadczenie lub inny dokument potwierdzający dochód Wnioskodawcy osiągnięty w roku kalendarzowym poprzedzającym rok złożenia w wniosku o dofinansowanie, odpowiednio do wskazanego we wniosku rodzaju dochodu. </w:t>
      </w:r>
    </w:p>
    <w:p w:rsidR="00A91808" w:rsidRPr="009E7056" w:rsidRDefault="00A91808" w:rsidP="008279C5">
      <w:pPr>
        <w:pStyle w:val="Default"/>
        <w:jc w:val="both"/>
        <w:rPr>
          <w:sz w:val="22"/>
          <w:szCs w:val="22"/>
        </w:rPr>
      </w:pPr>
      <w:r w:rsidRPr="009E7056">
        <w:rPr>
          <w:sz w:val="22"/>
          <w:szCs w:val="22"/>
        </w:rPr>
        <w:t xml:space="preserve">W przypadku, gdy Wnioskodawca uzyskuje dochody z różnych źródeł należy wypełnić odpowiednie pola we wniosku. </w:t>
      </w:r>
    </w:p>
    <w:p w:rsidR="00A91808" w:rsidRPr="009E7056" w:rsidRDefault="00A91808" w:rsidP="008279C5">
      <w:pPr>
        <w:pStyle w:val="Default"/>
        <w:jc w:val="both"/>
        <w:rPr>
          <w:sz w:val="22"/>
          <w:szCs w:val="22"/>
        </w:rPr>
      </w:pPr>
      <w:r w:rsidRPr="009E7056">
        <w:rPr>
          <w:b/>
          <w:bCs/>
          <w:sz w:val="22"/>
          <w:szCs w:val="22"/>
        </w:rPr>
        <w:t xml:space="preserve">Uwaga! </w:t>
      </w:r>
      <w:r w:rsidRPr="009E7056">
        <w:rPr>
          <w:sz w:val="22"/>
          <w:szCs w:val="22"/>
        </w:rPr>
        <w:t>Jeśli wyliczony łączny dochód Wnioskodawcy przekracza 135 000 zł, Wnioskodawca nie jest uprawniony do uzyskania dofinansowania w ramach Programu.</w:t>
      </w:r>
    </w:p>
    <w:p w:rsidR="00A91808" w:rsidRPr="009E7056" w:rsidRDefault="00A91808" w:rsidP="008279C5">
      <w:pPr>
        <w:pStyle w:val="Default"/>
        <w:jc w:val="both"/>
        <w:rPr>
          <w:sz w:val="22"/>
          <w:szCs w:val="22"/>
        </w:rPr>
      </w:pPr>
      <w:r w:rsidRPr="009E7056">
        <w:rPr>
          <w:sz w:val="22"/>
          <w:szCs w:val="22"/>
        </w:rPr>
        <w:t xml:space="preserve"> </w:t>
      </w:r>
    </w:p>
    <w:p w:rsidR="00A91808" w:rsidRPr="009E7056" w:rsidRDefault="00A91808" w:rsidP="008279C5">
      <w:pPr>
        <w:pStyle w:val="Default"/>
        <w:jc w:val="both"/>
        <w:rPr>
          <w:sz w:val="22"/>
          <w:szCs w:val="22"/>
        </w:rPr>
      </w:pPr>
      <w:r w:rsidRPr="009E7056">
        <w:rPr>
          <w:b/>
          <w:bCs/>
          <w:sz w:val="22"/>
          <w:szCs w:val="22"/>
        </w:rPr>
        <w:t xml:space="preserve">C.2 Dotyczy Beneficjentów uprawnionych do podwyższonego i najwyższego poziomu dofinansowania </w:t>
      </w:r>
    </w:p>
    <w:p w:rsidR="00A91808" w:rsidRPr="009E7056" w:rsidRDefault="00A91808" w:rsidP="008279C5">
      <w:pPr>
        <w:pStyle w:val="Default"/>
        <w:jc w:val="both"/>
        <w:rPr>
          <w:sz w:val="22"/>
          <w:szCs w:val="22"/>
        </w:rPr>
      </w:pPr>
      <w:r w:rsidRPr="009E7056">
        <w:rPr>
          <w:b/>
          <w:bCs/>
          <w:sz w:val="22"/>
          <w:szCs w:val="22"/>
        </w:rPr>
        <w:t xml:space="preserve">Każdy Wnioskodawca </w:t>
      </w:r>
      <w:r w:rsidRPr="009E7056">
        <w:rPr>
          <w:sz w:val="22"/>
          <w:szCs w:val="22"/>
        </w:rPr>
        <w:t xml:space="preserve">ubiegający się o podwyższony lub najwyższy poziom dofinansowania </w:t>
      </w:r>
      <w:r w:rsidRPr="009E7056">
        <w:rPr>
          <w:b/>
          <w:bCs/>
          <w:sz w:val="22"/>
          <w:szCs w:val="22"/>
        </w:rPr>
        <w:t>zobowiązany jest do dołączenia do wniosku zaświadczenia</w:t>
      </w:r>
      <w:r w:rsidRPr="009E7056">
        <w:rPr>
          <w:sz w:val="22"/>
          <w:szCs w:val="22"/>
        </w:rPr>
        <w:t xml:space="preserve">, </w:t>
      </w:r>
      <w:r w:rsidRPr="009E7056">
        <w:rPr>
          <w:b/>
          <w:bCs/>
          <w:sz w:val="22"/>
          <w:szCs w:val="22"/>
        </w:rPr>
        <w:t xml:space="preserve">wydanego do dnia złożenia wniosku o dofinansowanie </w:t>
      </w:r>
      <w:r w:rsidRPr="009E7056">
        <w:rPr>
          <w:sz w:val="22"/>
          <w:szCs w:val="22"/>
        </w:rPr>
        <w:t xml:space="preserve">przez właściwy organ, wskazującego przeciętny miesięczny dochód na jednego członka gospodarstwa domowego Wnioskodawcy oraz rodzaj tego gospodarstwa (jednoosobowe albo wieloosobowe). </w:t>
      </w:r>
    </w:p>
    <w:p w:rsidR="00A91808" w:rsidRPr="009E7056" w:rsidRDefault="00A91808" w:rsidP="008279C5">
      <w:pPr>
        <w:pStyle w:val="Default"/>
        <w:jc w:val="both"/>
        <w:rPr>
          <w:b/>
          <w:bCs/>
          <w:sz w:val="22"/>
          <w:szCs w:val="22"/>
          <w:u w:val="single"/>
        </w:rPr>
      </w:pPr>
      <w:r w:rsidRPr="009E7056">
        <w:rPr>
          <w:b/>
          <w:bCs/>
          <w:sz w:val="22"/>
          <w:szCs w:val="22"/>
          <w:u w:val="single"/>
        </w:rPr>
        <w:t xml:space="preserve">Dochód ustalany jest z: </w:t>
      </w:r>
    </w:p>
    <w:p w:rsidR="00A91808" w:rsidRPr="009E7056" w:rsidRDefault="00A91808" w:rsidP="008279C5">
      <w:pPr>
        <w:pStyle w:val="Default"/>
        <w:jc w:val="both"/>
        <w:rPr>
          <w:sz w:val="22"/>
          <w:szCs w:val="22"/>
        </w:rPr>
      </w:pPr>
      <w:r w:rsidRPr="009E7056">
        <w:rPr>
          <w:sz w:val="22"/>
          <w:szCs w:val="22"/>
        </w:rPr>
        <w:t xml:space="preserve">− przedostatniego roku kalendarzowego poprzedzającego rok złożenia żądania wydania zaświadczenia, w przypadku żądania złożonego w okresie od 1 stycznia do dnia 31 lipca danego roku lub </w:t>
      </w:r>
    </w:p>
    <w:p w:rsidR="00A91808" w:rsidRPr="009E7056" w:rsidRDefault="00A91808" w:rsidP="008279C5">
      <w:pPr>
        <w:pStyle w:val="Default"/>
        <w:jc w:val="both"/>
        <w:rPr>
          <w:sz w:val="22"/>
          <w:szCs w:val="22"/>
        </w:rPr>
      </w:pPr>
      <w:r w:rsidRPr="009E7056">
        <w:rPr>
          <w:sz w:val="22"/>
          <w:szCs w:val="22"/>
        </w:rPr>
        <w:t xml:space="preserve">− ostatniego roku kalendarzowego poprzedzającego rok złożenia żądania wydania zaświadczenia, w przypadku żądania złożonego w okresie od dnia 1 sierpnia do dnia 31 grudnia danego roku. </w:t>
      </w:r>
    </w:p>
    <w:p w:rsidR="00A91808" w:rsidRPr="009E7056" w:rsidRDefault="00A91808" w:rsidP="008279C5">
      <w:pPr>
        <w:pStyle w:val="Default"/>
        <w:jc w:val="both"/>
        <w:rPr>
          <w:sz w:val="22"/>
          <w:szCs w:val="22"/>
        </w:rPr>
      </w:pPr>
    </w:p>
    <w:p w:rsidR="00A91808" w:rsidRPr="009E7056" w:rsidRDefault="00A91808" w:rsidP="008279C5">
      <w:pPr>
        <w:pStyle w:val="Default"/>
        <w:jc w:val="both"/>
        <w:rPr>
          <w:sz w:val="22"/>
          <w:szCs w:val="22"/>
        </w:rPr>
      </w:pPr>
      <w:r w:rsidRPr="009E7056">
        <w:rPr>
          <w:sz w:val="22"/>
          <w:szCs w:val="22"/>
        </w:rPr>
        <w:t xml:space="preserve">Przeciętny miesięczny dochód na jednego członka gospodarstwa domowego Wnioskodawcy wskazany w zaświadczeniu wydanym zgodnie z art. 411 ust. 10g ustawy – Prawo ochrony środowiska, nie może przekraczać kwoty wskazanej w Regulaminie naboru określającym sposób składania i rozpatrywania wniosków o dofinansowanie w ramach Programu priorytetowego Ciepłe Mieszkanie na terenie Gminy Pełczyce. </w:t>
      </w:r>
    </w:p>
    <w:p w:rsidR="00A91808" w:rsidRPr="009E7056" w:rsidRDefault="00A91808" w:rsidP="008279C5">
      <w:pPr>
        <w:pStyle w:val="Default"/>
        <w:rPr>
          <w:sz w:val="22"/>
          <w:szCs w:val="22"/>
        </w:rPr>
      </w:pPr>
      <w:r w:rsidRPr="009E7056">
        <w:rPr>
          <w:sz w:val="22"/>
          <w:szCs w:val="22"/>
        </w:rPr>
        <w:t xml:space="preserve">Zaświadczenie składane z wnioskiem o dofinansowanie nie może być wydane z datą wcześniejszą niż 3 miesiące od daty złożenia tego wniosku. Zaświadczenie powinno być wydane najpóźniej w dniu złożenia wniosku o dofinansowanie. </w:t>
      </w:r>
    </w:p>
    <w:p w:rsidR="00A91808" w:rsidRPr="009E7056" w:rsidRDefault="00A91808" w:rsidP="008279C5">
      <w:pPr>
        <w:pStyle w:val="Default"/>
        <w:rPr>
          <w:sz w:val="21"/>
          <w:szCs w:val="21"/>
        </w:rPr>
      </w:pPr>
      <w:r w:rsidRPr="009E7056">
        <w:rPr>
          <w:sz w:val="21"/>
          <w:szCs w:val="21"/>
        </w:rPr>
        <w:t xml:space="preserve">Należy zaznaczyć pole w celu potwierdzenia zgodności z warunkami Programu w zakresie uprawnienia do podwyższonego poziomu dofinansowania (pole obowiązkowe, jeżeli we wniosku wybrano „Beneficjent uprawniony do podwyższonego poziomu dofinansowania”). </w:t>
      </w:r>
      <w:r w:rsidRPr="009E7056">
        <w:rPr>
          <w:b/>
          <w:bCs/>
          <w:sz w:val="21"/>
          <w:szCs w:val="21"/>
        </w:rPr>
        <w:t xml:space="preserve">Konieczne jest dołączenie do </w:t>
      </w:r>
    </w:p>
    <w:p w:rsidR="00A91808" w:rsidRPr="009E7056" w:rsidRDefault="00A91808" w:rsidP="008279C5">
      <w:pPr>
        <w:pStyle w:val="Default"/>
        <w:rPr>
          <w:b/>
          <w:bCs/>
          <w:sz w:val="22"/>
          <w:szCs w:val="22"/>
        </w:rPr>
      </w:pPr>
      <w:r w:rsidRPr="009E7056">
        <w:rPr>
          <w:b/>
          <w:bCs/>
          <w:sz w:val="22"/>
          <w:szCs w:val="22"/>
        </w:rPr>
        <w:t xml:space="preserve">wniosku zaświadczenia o przeciętnym dochodzie na jednego członka gospodarstwa domowego Wnioskodawcy. </w:t>
      </w:r>
    </w:p>
    <w:p w:rsidR="00A91808" w:rsidRPr="009E7056" w:rsidRDefault="00A91808" w:rsidP="008279C5">
      <w:pPr>
        <w:pStyle w:val="Default"/>
        <w:rPr>
          <w:sz w:val="22"/>
          <w:szCs w:val="22"/>
        </w:rPr>
      </w:pPr>
    </w:p>
    <w:p w:rsidR="00A91808" w:rsidRPr="009E7056" w:rsidRDefault="00A91808" w:rsidP="008279C5">
      <w:pPr>
        <w:pStyle w:val="Default"/>
        <w:rPr>
          <w:sz w:val="22"/>
          <w:szCs w:val="22"/>
        </w:rPr>
      </w:pPr>
      <w:r w:rsidRPr="009E7056">
        <w:rPr>
          <w:sz w:val="22"/>
          <w:szCs w:val="22"/>
        </w:rPr>
        <w:t xml:space="preserve">Należy zaznaczyć w celu potwierdzenia zgodności z warunkami Programu (pole obowiązkowe, jeżeli we wniosku wybrano „Beneficjent uprawniony do podwyższonego poziomu dofinansowania”). Pole zaznacza również Wnioskodawca, który nie prowadzi pozarolniczej działalność gospodarczej. </w:t>
      </w:r>
    </w:p>
    <w:p w:rsidR="00A91808" w:rsidRPr="009E7056" w:rsidRDefault="00A91808" w:rsidP="008279C5">
      <w:pPr>
        <w:pStyle w:val="Default"/>
        <w:jc w:val="both"/>
        <w:rPr>
          <w:sz w:val="22"/>
          <w:szCs w:val="22"/>
        </w:rPr>
      </w:pPr>
      <w:r w:rsidRPr="009E7056">
        <w:rPr>
          <w:sz w:val="22"/>
          <w:szCs w:val="22"/>
        </w:rPr>
        <w:t>Poprzez zaznaczenie tego pola Wnioskodawca oświadcza, że nie prowadzi pozarolniczej działalności gospodarczej albo prowadzi i jego roczny przychód z tytułu prowadzenia pozarolniczej działalności gospodarczej za rok kalendarzowy, za który ustalony został przeciętny miesięczny dochód wskazany w zaświadczeniu, nie przekroczył czterdziestokrotności kwoty minimalnego wynagrodzenia za pracę określonego w rozporządzeniu Rady Ministrów obowiązującym w grudniu roku poprzedzającego rok złożenia wniosku o dofinansowanie.</w:t>
      </w:r>
    </w:p>
    <w:p w:rsidR="00A91808" w:rsidRPr="009E7056" w:rsidRDefault="00A91808" w:rsidP="008279C5">
      <w:pPr>
        <w:pStyle w:val="Default"/>
        <w:jc w:val="both"/>
        <w:rPr>
          <w:sz w:val="22"/>
          <w:szCs w:val="22"/>
        </w:rPr>
      </w:pPr>
    </w:p>
    <w:p w:rsidR="00A91808" w:rsidRPr="009E7056" w:rsidRDefault="00A91808" w:rsidP="008279C5">
      <w:pPr>
        <w:pStyle w:val="Default"/>
        <w:jc w:val="both"/>
        <w:rPr>
          <w:sz w:val="22"/>
          <w:szCs w:val="22"/>
        </w:rPr>
      </w:pPr>
    </w:p>
    <w:p w:rsidR="00A91808" w:rsidRPr="009E7056" w:rsidRDefault="00A91808" w:rsidP="004B2554">
      <w:pPr>
        <w:pStyle w:val="Default"/>
        <w:jc w:val="both"/>
        <w:rPr>
          <w:sz w:val="22"/>
          <w:szCs w:val="22"/>
        </w:rPr>
      </w:pPr>
      <w:r w:rsidRPr="009E7056">
        <w:rPr>
          <w:b/>
          <w:bCs/>
          <w:sz w:val="22"/>
          <w:szCs w:val="22"/>
        </w:rPr>
        <w:t xml:space="preserve">Przykład: </w:t>
      </w:r>
      <w:r w:rsidRPr="009E7056">
        <w:rPr>
          <w:sz w:val="22"/>
          <w:szCs w:val="22"/>
        </w:rPr>
        <w:t xml:space="preserve">Dla wniosków składanych w 2024 r. roczny przychód Wnioskodawcy z prowadzenia działalności pozarolniczej za rok wskazany w zaświadczeniu nie może przekroczyć kwoty 130 461,20 zł, tj. 40 x 3261,53 zł. </w:t>
      </w:r>
    </w:p>
    <w:p w:rsidR="00A91808" w:rsidRPr="009E7056" w:rsidRDefault="00A91808" w:rsidP="004B2554">
      <w:pPr>
        <w:pStyle w:val="Default"/>
        <w:jc w:val="both"/>
        <w:rPr>
          <w:sz w:val="22"/>
          <w:szCs w:val="22"/>
        </w:rPr>
      </w:pPr>
      <w:r w:rsidRPr="009E7056">
        <w:rPr>
          <w:sz w:val="22"/>
          <w:szCs w:val="22"/>
        </w:rPr>
        <w:t xml:space="preserve">Należy wpisać </w:t>
      </w:r>
      <w:r w:rsidRPr="009E7056">
        <w:rPr>
          <w:b/>
          <w:bCs/>
          <w:sz w:val="22"/>
          <w:szCs w:val="22"/>
        </w:rPr>
        <w:t xml:space="preserve">wartość rocznego przychodu Wnioskodawcy </w:t>
      </w:r>
      <w:r w:rsidRPr="009E7056">
        <w:rPr>
          <w:sz w:val="22"/>
          <w:szCs w:val="22"/>
        </w:rPr>
        <w:t xml:space="preserve">z tytułu prowadzenia pozarolniczej działalności gospodarczej. Jeśli Wnioskodawca nie osiąga żadnego przychodu z tego tytułu lub nie prowadzi pozarolniczej działalności gospodarczej należy wpisać "0”. </w:t>
      </w:r>
    </w:p>
    <w:p w:rsidR="00A91808" w:rsidRPr="009E7056" w:rsidRDefault="00A91808" w:rsidP="004B2554">
      <w:pPr>
        <w:pStyle w:val="Default"/>
        <w:jc w:val="both"/>
        <w:rPr>
          <w:sz w:val="22"/>
          <w:szCs w:val="22"/>
        </w:rPr>
      </w:pPr>
      <w:r w:rsidRPr="009E7056">
        <w:rPr>
          <w:sz w:val="22"/>
          <w:szCs w:val="22"/>
        </w:rPr>
        <w:t xml:space="preserve">Wysokość rocznego przychodu z tytułu prowadzenia pozarolniczej działalności gospodarczej Wnioskodawca powinien podać na podstawie zeznania podatkowego (korekty zeznania) złożonego w urzędzie skarbowym lub zaświadczenia z urzędu skarbowego (Wnioskodawca powinien przechowywać te dokumenty i okazać w przypadku kontroli). </w:t>
      </w:r>
    </w:p>
    <w:p w:rsidR="00A91808" w:rsidRPr="009E7056" w:rsidRDefault="00A91808" w:rsidP="004B2554">
      <w:pPr>
        <w:pStyle w:val="Default"/>
        <w:jc w:val="both"/>
        <w:rPr>
          <w:sz w:val="22"/>
          <w:szCs w:val="22"/>
        </w:rPr>
      </w:pPr>
      <w:r w:rsidRPr="009E7056">
        <w:rPr>
          <w:sz w:val="22"/>
          <w:szCs w:val="22"/>
        </w:rPr>
        <w:t xml:space="preserve">Do wniosku należy dołączyć kopie dokumentów potwierdzające dochód, a ich oryginały należy przechowywać, od momentu złożenia wniosku o dofinansowanie do czasu zakończenia umowy o dofinansowanie (tj. do zakończenia okresu trwałości), w przypadku pozytywnej oceny wniosku i podpisania umowy o dofinansowanie. W tym okresie, na żądanie upoważnionych podmiotów, Wnioskodawca/Beneficjent jest zobowiązany do udostępnienia dokumentów potwierdzających prawidłowość podanych danych. </w:t>
      </w:r>
    </w:p>
    <w:p w:rsidR="00A91808" w:rsidRPr="009E7056" w:rsidRDefault="00A91808" w:rsidP="004B2554">
      <w:pPr>
        <w:pStyle w:val="Default"/>
        <w:jc w:val="both"/>
        <w:rPr>
          <w:sz w:val="22"/>
          <w:szCs w:val="22"/>
        </w:rPr>
      </w:pPr>
    </w:p>
    <w:p w:rsidR="00A91808" w:rsidRPr="009E7056" w:rsidRDefault="00A91808" w:rsidP="000B011A">
      <w:pPr>
        <w:pStyle w:val="Default"/>
        <w:jc w:val="both"/>
        <w:rPr>
          <w:sz w:val="22"/>
          <w:szCs w:val="22"/>
        </w:rPr>
      </w:pPr>
      <w:r w:rsidRPr="009E7056">
        <w:rPr>
          <w:sz w:val="22"/>
          <w:szCs w:val="22"/>
        </w:rPr>
        <w:t xml:space="preserve">Należy zaznaczyć pole w celu potwierdzenia zgodności z warunkami Programu w zakresie uprawnienia do najwyższego poziomu dofinansowania (pole obowiązkowe, jeżeli we wniosku wybrano „Beneficjent uprawniony do najwyższego poziomu dofinansowania”). </w:t>
      </w:r>
      <w:r w:rsidRPr="009E7056">
        <w:rPr>
          <w:b/>
          <w:bCs/>
          <w:sz w:val="22"/>
          <w:szCs w:val="22"/>
        </w:rPr>
        <w:t xml:space="preserve">Konieczne jest dołączenie do </w:t>
      </w:r>
    </w:p>
    <w:p w:rsidR="00A91808" w:rsidRPr="009E7056" w:rsidRDefault="00A91808" w:rsidP="000B011A">
      <w:pPr>
        <w:pStyle w:val="Default"/>
        <w:jc w:val="both"/>
        <w:rPr>
          <w:sz w:val="22"/>
          <w:szCs w:val="22"/>
        </w:rPr>
      </w:pPr>
      <w:r w:rsidRPr="009E7056">
        <w:rPr>
          <w:b/>
          <w:bCs/>
          <w:sz w:val="22"/>
          <w:szCs w:val="22"/>
        </w:rPr>
        <w:t xml:space="preserve">wniosku zaświadczenia o przeciętnym dochodzie na jednego członka gospodarstwa domowego Wnioskodawcy. </w:t>
      </w:r>
    </w:p>
    <w:p w:rsidR="00A91808" w:rsidRPr="009E7056" w:rsidRDefault="00A91808" w:rsidP="000B011A">
      <w:pPr>
        <w:pStyle w:val="Default"/>
        <w:jc w:val="both"/>
        <w:rPr>
          <w:sz w:val="22"/>
          <w:szCs w:val="22"/>
        </w:rPr>
      </w:pPr>
      <w:r w:rsidRPr="009E7056">
        <w:rPr>
          <w:sz w:val="22"/>
          <w:szCs w:val="22"/>
        </w:rPr>
        <w:t xml:space="preserve">Należy zaznaczyć, jeżeli Wnioskodawca ma ustalone prawo do otrzymywania zasiłku stałego, zasiłku okresowego, zasiłku rodzinnego lub specjalnego zasiłku opiekuńczego. Konieczne jest dołączenie do wniosku zaświadczenia zawierające wskazanie rodzaju zasiłku oraz okresu, na który został przyznany, wydane przez właściwy organ. Zasiłek musi przysługiwać w każdym z kolejnych 6 miesięcy kalendarzowych poprzedzających miesiąc złożenia wniosku o wydanie zaświadczenia oraz co najmniej do dnia złożenia wniosku o dofinansowanie. </w:t>
      </w:r>
    </w:p>
    <w:p w:rsidR="00A91808" w:rsidRPr="009E7056" w:rsidRDefault="00A91808" w:rsidP="000B011A">
      <w:pPr>
        <w:pStyle w:val="Default"/>
        <w:jc w:val="both"/>
        <w:rPr>
          <w:sz w:val="22"/>
          <w:szCs w:val="22"/>
        </w:rPr>
      </w:pPr>
      <w:r w:rsidRPr="009E7056">
        <w:rPr>
          <w:sz w:val="22"/>
          <w:szCs w:val="22"/>
        </w:rPr>
        <w:t xml:space="preserve">Należy zaznaczyć w celu potwierdzenia zgodności z warunkami Programu (pole obowiązkowe, jeżeli we wniosku wybrano „Beneficjent uprawniony do najwyższego poziomu dofinansowania”). Pole zaznacza również Wnioskodawca, który nie prowadzi pozarolniczej działalność gospodarczej. </w:t>
      </w:r>
    </w:p>
    <w:p w:rsidR="00A91808" w:rsidRPr="009E7056" w:rsidRDefault="00A91808" w:rsidP="000B011A">
      <w:pPr>
        <w:pStyle w:val="Default"/>
        <w:jc w:val="both"/>
        <w:rPr>
          <w:sz w:val="22"/>
          <w:szCs w:val="22"/>
        </w:rPr>
      </w:pPr>
      <w:r w:rsidRPr="009E7056">
        <w:rPr>
          <w:sz w:val="22"/>
          <w:szCs w:val="22"/>
        </w:rPr>
        <w:t xml:space="preserve">Poprzez zaznaczenie tego pola Wnioskodawca oświadcza, że nie prowadzi pozarolniczej działalności gospodarczej albo prowadzi i jego roczny przychód z tytułu prowadzenia pozarolniczej działalności gospodarczej za rok kalendarzowy, za który ustalony został przeciętny miesięczny dochód wskazany w zaświadczeniu, nie przekroczył dwudziestokrotności kwoty minimalnego wynagrodzenia za pracę określonego w rozporządzeniu Rady Ministrów obowiązującym w grudniu roku poprzedzającego rok złożenia wniosku o dofinansowanie. </w:t>
      </w:r>
    </w:p>
    <w:p w:rsidR="00A91808" w:rsidRPr="009E7056" w:rsidRDefault="00A91808" w:rsidP="000B011A">
      <w:pPr>
        <w:pStyle w:val="Default"/>
        <w:jc w:val="both"/>
        <w:rPr>
          <w:sz w:val="22"/>
          <w:szCs w:val="22"/>
        </w:rPr>
      </w:pPr>
      <w:r w:rsidRPr="009E7056">
        <w:rPr>
          <w:sz w:val="22"/>
          <w:szCs w:val="22"/>
        </w:rPr>
        <w:t xml:space="preserve">Należy wpisać </w:t>
      </w:r>
      <w:r w:rsidRPr="009E7056">
        <w:rPr>
          <w:b/>
          <w:bCs/>
          <w:sz w:val="22"/>
          <w:szCs w:val="22"/>
        </w:rPr>
        <w:t xml:space="preserve">wartość rocznego przychodu Wnioskodawcy </w:t>
      </w:r>
      <w:r w:rsidRPr="009E7056">
        <w:rPr>
          <w:sz w:val="22"/>
          <w:szCs w:val="22"/>
        </w:rPr>
        <w:t xml:space="preserve">z tytułu prowadzenia pozarolniczej działalności gospodarczej. Jeśli Wnioskodawca nie osiąga żadnego przychodu z tego tytułu lub nie prowadzi pozarolniczej działalności gospodarczej należy wpisać "0”. </w:t>
      </w:r>
    </w:p>
    <w:p w:rsidR="00A91808" w:rsidRPr="009E7056" w:rsidRDefault="00A91808" w:rsidP="000B011A">
      <w:pPr>
        <w:pStyle w:val="Default"/>
        <w:jc w:val="both"/>
        <w:rPr>
          <w:sz w:val="22"/>
          <w:szCs w:val="22"/>
        </w:rPr>
      </w:pPr>
      <w:r w:rsidRPr="009E7056">
        <w:rPr>
          <w:sz w:val="22"/>
          <w:szCs w:val="22"/>
        </w:rPr>
        <w:t xml:space="preserve">Wysokość rocznego przychodu z tytułu prowadzenia pozarolniczej działalności gospodarczej Wnioskodawca powinien podać na podstawie zeznania podatkowego (korekty zeznania) złożonego w urzędzie skarbowym lub zaświadczenia z urzędu skarbowego (Wnioskodawca powinien przechowywać te dokumenty i okazać w przypadku kontroli). </w:t>
      </w:r>
    </w:p>
    <w:p w:rsidR="00A91808" w:rsidRPr="009E7056" w:rsidRDefault="00A91808" w:rsidP="000B011A">
      <w:pPr>
        <w:pStyle w:val="Default"/>
        <w:jc w:val="both"/>
        <w:rPr>
          <w:sz w:val="22"/>
          <w:szCs w:val="22"/>
        </w:rPr>
      </w:pPr>
      <w:r w:rsidRPr="009E7056">
        <w:rPr>
          <w:sz w:val="22"/>
          <w:szCs w:val="22"/>
        </w:rPr>
        <w:t xml:space="preserve">Do wniosku należy dołączyć kopie dokumentów potwierdzające dochód, a ich oryginały należy przechowywać, od momentu złożenia wniosku o dofinansowanie do czasu zakończenia umowy o dofinansowanie (tj. do zakończenia okresu trwałości), w przypadku pozytywnej oceny wniosku i podpisania umowy o dofinansowanie. W tym okresie, na żądanie upoważnionych podmiotów, Wnioskodawca/Beneficjent jest zobowiązany do udostępnienia dokumentów potwierdzających prawidłowość podanych danych. </w:t>
      </w:r>
    </w:p>
    <w:p w:rsidR="00A91808" w:rsidRPr="009E7056" w:rsidRDefault="00A91808" w:rsidP="000B011A">
      <w:pPr>
        <w:pStyle w:val="Default"/>
        <w:jc w:val="both"/>
        <w:rPr>
          <w:b/>
          <w:bCs/>
          <w:sz w:val="22"/>
          <w:szCs w:val="22"/>
        </w:rPr>
      </w:pPr>
      <w:r w:rsidRPr="009E7056">
        <w:rPr>
          <w:b/>
          <w:bCs/>
          <w:sz w:val="22"/>
          <w:szCs w:val="22"/>
        </w:rPr>
        <w:t xml:space="preserve">D. Finansowanie przedsięwzięcia </w:t>
      </w:r>
    </w:p>
    <w:p w:rsidR="00A91808" w:rsidRPr="009E7056" w:rsidRDefault="00A91808" w:rsidP="000B011A">
      <w:pPr>
        <w:pStyle w:val="Default"/>
        <w:jc w:val="both"/>
        <w:rPr>
          <w:sz w:val="22"/>
          <w:szCs w:val="22"/>
        </w:rPr>
      </w:pPr>
      <w:r w:rsidRPr="009E7056">
        <w:rPr>
          <w:sz w:val="22"/>
          <w:szCs w:val="22"/>
        </w:rPr>
        <w:t>Pole to wypełnia pracownik Urzędu Miejskiego w Pełczycach.</w:t>
      </w:r>
    </w:p>
    <w:p w:rsidR="00A91808" w:rsidRPr="009E7056" w:rsidRDefault="00A91808" w:rsidP="000B011A">
      <w:pPr>
        <w:pStyle w:val="Default"/>
        <w:jc w:val="both"/>
        <w:rPr>
          <w:sz w:val="22"/>
          <w:szCs w:val="22"/>
        </w:rPr>
      </w:pPr>
    </w:p>
    <w:p w:rsidR="00A91808" w:rsidRPr="009E7056" w:rsidRDefault="00A91808" w:rsidP="000B011A">
      <w:pPr>
        <w:pStyle w:val="Default"/>
        <w:jc w:val="both"/>
        <w:rPr>
          <w:sz w:val="22"/>
          <w:szCs w:val="22"/>
        </w:rPr>
      </w:pPr>
      <w:r w:rsidRPr="009E7056">
        <w:rPr>
          <w:b/>
          <w:bCs/>
          <w:sz w:val="22"/>
          <w:szCs w:val="22"/>
        </w:rPr>
        <w:t xml:space="preserve">E. OŚWIADCZENIA </w:t>
      </w:r>
    </w:p>
    <w:p w:rsidR="00A91808" w:rsidRPr="009E7056" w:rsidRDefault="00A91808" w:rsidP="000B011A">
      <w:pPr>
        <w:pStyle w:val="Default"/>
        <w:jc w:val="both"/>
        <w:rPr>
          <w:sz w:val="22"/>
          <w:szCs w:val="22"/>
        </w:rPr>
      </w:pPr>
      <w:r w:rsidRPr="009E7056">
        <w:rPr>
          <w:sz w:val="22"/>
          <w:szCs w:val="22"/>
        </w:rPr>
        <w:t xml:space="preserve">Wnioskodawca zobowiązany jest do zapoznania się z oświadczeniami wskazanymi we wniosku i ich stosowania. </w:t>
      </w:r>
    </w:p>
    <w:p w:rsidR="00A91808" w:rsidRPr="009E7056" w:rsidRDefault="00A91808" w:rsidP="000B011A">
      <w:pPr>
        <w:pStyle w:val="Default"/>
        <w:jc w:val="both"/>
        <w:rPr>
          <w:sz w:val="22"/>
          <w:szCs w:val="22"/>
        </w:rPr>
      </w:pPr>
      <w:r w:rsidRPr="009E7056">
        <w:rPr>
          <w:sz w:val="22"/>
          <w:szCs w:val="22"/>
        </w:rPr>
        <w:t xml:space="preserve">Oświadczenia dotyczą ustalenia stanu faktycznego związanego z lokalem mieszkalnym oraz </w:t>
      </w:r>
    </w:p>
    <w:p w:rsidR="00A91808" w:rsidRPr="009E7056" w:rsidRDefault="00A91808" w:rsidP="000B011A">
      <w:pPr>
        <w:pStyle w:val="Default"/>
        <w:jc w:val="both"/>
        <w:rPr>
          <w:sz w:val="22"/>
          <w:szCs w:val="22"/>
        </w:rPr>
      </w:pPr>
      <w:r w:rsidRPr="009E7056">
        <w:rPr>
          <w:sz w:val="22"/>
          <w:szCs w:val="22"/>
        </w:rPr>
        <w:t xml:space="preserve">Wnioskodawcą, a także zawierają zobowiązania związane z prawidłowością realizacji przedsięwzięcia. </w:t>
      </w:r>
    </w:p>
    <w:p w:rsidR="00A91808" w:rsidRPr="009E7056" w:rsidRDefault="00A91808" w:rsidP="000B011A">
      <w:pPr>
        <w:pStyle w:val="Default"/>
        <w:jc w:val="both"/>
        <w:rPr>
          <w:sz w:val="22"/>
          <w:szCs w:val="22"/>
        </w:rPr>
      </w:pPr>
      <w:r w:rsidRPr="009E7056">
        <w:rPr>
          <w:sz w:val="22"/>
          <w:szCs w:val="22"/>
        </w:rPr>
        <w:t>Złożone oświadczenia są podstawą do podjęcia decyzji o przyznaniu dotacji.</w:t>
      </w:r>
    </w:p>
    <w:p w:rsidR="00A91808" w:rsidRPr="009E7056" w:rsidRDefault="00A91808" w:rsidP="000B011A">
      <w:pPr>
        <w:pStyle w:val="Default"/>
        <w:jc w:val="both"/>
        <w:rPr>
          <w:sz w:val="22"/>
          <w:szCs w:val="22"/>
        </w:rPr>
      </w:pPr>
      <w:r w:rsidRPr="009E7056">
        <w:rPr>
          <w:sz w:val="22"/>
          <w:szCs w:val="22"/>
        </w:rPr>
        <w:t>Przed podpisaniem oświadczenia Wnioskodawcy o posiadaniu zgody/zgód na przetwarzanie danych osobowych współmałżonka, współwłaściciela /wszystkich współwłaścicieli lokalu mieszkalnego, Wnioskodawca obowiązany jest do przekazania tym osobom klauzul informacyjnych Administratora Danych Osobowych, stanowiących załączniki nr 1 i 2 do niniejszej instrukcji.</w:t>
      </w:r>
    </w:p>
    <w:p w:rsidR="00A91808" w:rsidRPr="009E7056" w:rsidRDefault="00A91808" w:rsidP="000B011A">
      <w:pPr>
        <w:pStyle w:val="Default"/>
        <w:jc w:val="both"/>
        <w:rPr>
          <w:sz w:val="22"/>
          <w:szCs w:val="22"/>
        </w:rPr>
      </w:pPr>
    </w:p>
    <w:p w:rsidR="00A91808" w:rsidRPr="009E7056" w:rsidRDefault="00A91808" w:rsidP="000B011A">
      <w:pPr>
        <w:pStyle w:val="Default"/>
        <w:jc w:val="both"/>
        <w:rPr>
          <w:sz w:val="22"/>
          <w:szCs w:val="22"/>
        </w:rPr>
      </w:pPr>
      <w:r w:rsidRPr="009E7056">
        <w:rPr>
          <w:b/>
          <w:bCs/>
          <w:sz w:val="22"/>
          <w:szCs w:val="22"/>
        </w:rPr>
        <w:t xml:space="preserve">E. WYMAGANE ZAŁĄCZNIKI DOŁĄCZONE DO WNIOSKU </w:t>
      </w:r>
    </w:p>
    <w:p w:rsidR="00A91808" w:rsidRPr="009E7056" w:rsidRDefault="00A91808" w:rsidP="000B011A">
      <w:pPr>
        <w:pStyle w:val="Default"/>
        <w:jc w:val="both"/>
        <w:rPr>
          <w:sz w:val="22"/>
          <w:szCs w:val="22"/>
        </w:rPr>
      </w:pPr>
      <w:r w:rsidRPr="009E7056">
        <w:rPr>
          <w:sz w:val="22"/>
          <w:szCs w:val="22"/>
        </w:rPr>
        <w:t xml:space="preserve">Zaświadczenie wydane zgodnie z art. 411 ust. 10g ustawy – Prawo ochrony środowiska, przez organ właściwy ze względu na adres zamieszkania wnioskodawcy wskazujące przeciętny miesięczny dochód na jednego członka gospodarstwa domowego wnioskodawcy (załącznik obowiązkowy w przypadku wnioskowania o podwyższony lub najwyższy poziom dofinansowania) </w:t>
      </w:r>
    </w:p>
    <w:p w:rsidR="00A91808" w:rsidRPr="009E7056" w:rsidRDefault="00A91808" w:rsidP="000B011A">
      <w:pPr>
        <w:pStyle w:val="Default"/>
        <w:jc w:val="both"/>
        <w:rPr>
          <w:sz w:val="22"/>
          <w:szCs w:val="22"/>
        </w:rPr>
      </w:pPr>
      <w:r w:rsidRPr="009E7056">
        <w:rPr>
          <w:sz w:val="22"/>
          <w:szCs w:val="22"/>
        </w:rPr>
        <w:t xml:space="preserve">Należy wprowadzić numer zaświadczenia o dochodach, stanowiącego załącznik. W przypadku braku nr na zaświadczeniu, należy wpisać „brak” </w:t>
      </w:r>
    </w:p>
    <w:p w:rsidR="00A91808" w:rsidRPr="009E7056" w:rsidRDefault="00A91808" w:rsidP="000B011A">
      <w:pPr>
        <w:pStyle w:val="Default"/>
        <w:jc w:val="both"/>
        <w:rPr>
          <w:sz w:val="22"/>
          <w:szCs w:val="22"/>
        </w:rPr>
      </w:pPr>
      <w:r w:rsidRPr="009E7056">
        <w:rPr>
          <w:sz w:val="22"/>
          <w:szCs w:val="22"/>
        </w:rPr>
        <w:t xml:space="preserve">Data wydania zaświadczenia o dochodach - data ta nie może być wcześniejsza niż 3 miesiące przed datą złożenia wniosku o dofinansowanie. </w:t>
      </w:r>
    </w:p>
    <w:p w:rsidR="00A91808" w:rsidRPr="009E7056" w:rsidRDefault="00A91808" w:rsidP="000B011A">
      <w:pPr>
        <w:pStyle w:val="Default"/>
        <w:jc w:val="both"/>
        <w:rPr>
          <w:sz w:val="22"/>
          <w:szCs w:val="22"/>
        </w:rPr>
      </w:pPr>
    </w:p>
    <w:p w:rsidR="00A91808" w:rsidRPr="009E7056" w:rsidRDefault="00A91808" w:rsidP="000B011A">
      <w:pPr>
        <w:pStyle w:val="Default"/>
        <w:jc w:val="both"/>
        <w:rPr>
          <w:b/>
          <w:bCs/>
          <w:sz w:val="22"/>
          <w:szCs w:val="22"/>
        </w:rPr>
      </w:pPr>
      <w:r w:rsidRPr="009E7056">
        <w:rPr>
          <w:b/>
          <w:bCs/>
          <w:sz w:val="22"/>
          <w:szCs w:val="22"/>
        </w:rPr>
        <w:t xml:space="preserve">Załącznik zawierający oświadczenia </w:t>
      </w:r>
    </w:p>
    <w:p w:rsidR="00A91808" w:rsidRPr="009E7056" w:rsidRDefault="00A91808" w:rsidP="000B011A">
      <w:pPr>
        <w:pStyle w:val="Default"/>
        <w:jc w:val="both"/>
        <w:rPr>
          <w:sz w:val="22"/>
          <w:szCs w:val="22"/>
        </w:rPr>
      </w:pPr>
      <w:r w:rsidRPr="009E7056">
        <w:rPr>
          <w:sz w:val="22"/>
          <w:szCs w:val="22"/>
        </w:rPr>
        <w:t xml:space="preserve">• Współwłaściciela/wszystkich współwłaścicieli, posiadającego/posiadających wspólny tytuł prawny wynikający z ograniczonego prawa rzeczowego do lokalu mieszkalnego objętego wnioskiem o dofinansowanie o wyrażeniu zgody na realizację przedsięwzięcia ujętego w niniejszym wniosku o dofinansowanie (jeśli lokal mieszkalny jest objęty współwłasnością). </w:t>
      </w:r>
    </w:p>
    <w:p w:rsidR="00A91808" w:rsidRPr="009E7056" w:rsidRDefault="00A91808" w:rsidP="000B011A">
      <w:pPr>
        <w:pStyle w:val="Default"/>
        <w:jc w:val="both"/>
        <w:rPr>
          <w:sz w:val="22"/>
          <w:szCs w:val="22"/>
        </w:rPr>
      </w:pPr>
    </w:p>
    <w:p w:rsidR="00A91808" w:rsidRPr="009E7056" w:rsidRDefault="00A91808" w:rsidP="000B011A">
      <w:pPr>
        <w:pStyle w:val="Default"/>
        <w:jc w:val="both"/>
        <w:rPr>
          <w:sz w:val="22"/>
          <w:szCs w:val="22"/>
        </w:rPr>
      </w:pPr>
      <w:r w:rsidRPr="009E7056">
        <w:rPr>
          <w:sz w:val="22"/>
          <w:szCs w:val="22"/>
        </w:rPr>
        <w:t xml:space="preserve">• Współmałżonka o wyrażeniu zgody na zaciągnięcie zobowiązań (jeśli wnioskodawca posiada ustawową wspólność majątkową). </w:t>
      </w:r>
    </w:p>
    <w:p w:rsidR="00A91808" w:rsidRPr="009E7056" w:rsidRDefault="00A91808" w:rsidP="000B011A">
      <w:pPr>
        <w:pStyle w:val="Default"/>
        <w:jc w:val="both"/>
        <w:rPr>
          <w:sz w:val="22"/>
          <w:szCs w:val="22"/>
        </w:rPr>
      </w:pPr>
      <w:r w:rsidRPr="009E7056">
        <w:rPr>
          <w:sz w:val="22"/>
          <w:szCs w:val="22"/>
        </w:rPr>
        <w:t>• Gminy o wyrażeniu zgody, jeśli wnioskodawca wynajmuję lokal mieszkalny w którym właścicielem jest Gmina.</w:t>
      </w:r>
    </w:p>
    <w:p w:rsidR="00A91808" w:rsidRPr="009E7056" w:rsidRDefault="00A91808" w:rsidP="000B011A">
      <w:pPr>
        <w:pStyle w:val="Default"/>
        <w:jc w:val="both"/>
        <w:rPr>
          <w:sz w:val="22"/>
          <w:szCs w:val="22"/>
        </w:rPr>
      </w:pPr>
    </w:p>
    <w:p w:rsidR="00A91808" w:rsidRPr="009E7056" w:rsidRDefault="00A91808" w:rsidP="000B011A">
      <w:pPr>
        <w:pStyle w:val="Default"/>
        <w:jc w:val="both"/>
        <w:rPr>
          <w:sz w:val="22"/>
          <w:szCs w:val="22"/>
        </w:rPr>
      </w:pPr>
      <w:r w:rsidRPr="009E7056">
        <w:rPr>
          <w:sz w:val="22"/>
          <w:szCs w:val="22"/>
        </w:rPr>
        <w:t xml:space="preserve">Wzory załączników oświadczeń współwłaścicieli/współmałżonka stanowią </w:t>
      </w:r>
      <w:r w:rsidRPr="009E7056">
        <w:rPr>
          <w:b/>
          <w:bCs/>
          <w:sz w:val="22"/>
          <w:szCs w:val="22"/>
        </w:rPr>
        <w:t xml:space="preserve">Załączniki Nr 1 i Nr 2 do wzoru Wniosku o dofinansowanie. </w:t>
      </w:r>
    </w:p>
    <w:p w:rsidR="00A91808" w:rsidRPr="009E7056" w:rsidRDefault="00A91808" w:rsidP="000B011A">
      <w:pPr>
        <w:pStyle w:val="Default"/>
        <w:jc w:val="both"/>
        <w:rPr>
          <w:sz w:val="22"/>
          <w:szCs w:val="22"/>
        </w:rPr>
      </w:pPr>
      <w:r w:rsidRPr="009E7056">
        <w:rPr>
          <w:sz w:val="22"/>
          <w:szCs w:val="22"/>
        </w:rPr>
        <w:t>Oświadczenie współwłaścicieli/ posiadających wspólny tytuł prawny wynikający z ograniczonego prawa rzeczowego dotyczy każdego współwłaściciela/współposiadacza i musi zostać podpisane przez każdego współwłaściciela/współposiadacza.</w:t>
      </w:r>
    </w:p>
    <w:sectPr w:rsidR="00A91808" w:rsidRPr="009E7056" w:rsidSect="00CE2276">
      <w:pgSz w:w="11906" w:h="16838"/>
      <w:pgMar w:top="567"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9FF055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E3C898B"/>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1F47E7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C41B93AD"/>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EDA0918"/>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1D1F778D"/>
    <w:multiLevelType w:val="hybridMultilevel"/>
    <w:tmpl w:val="573E60C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6">
    <w:nsid w:val="1FC8706F"/>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30EB4CD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6"/>
  </w:num>
  <w:num w:numId="2">
    <w:abstractNumId w:val="0"/>
  </w:num>
  <w:num w:numId="3">
    <w:abstractNumId w:val="7"/>
  </w:num>
  <w:num w:numId="4">
    <w:abstractNumId w:val="1"/>
  </w:num>
  <w:num w:numId="5">
    <w:abstractNumId w:val="3"/>
  </w:num>
  <w:num w:numId="6">
    <w:abstractNumId w:val="2"/>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180B"/>
    <w:rsid w:val="000317AD"/>
    <w:rsid w:val="00070EB4"/>
    <w:rsid w:val="000B011A"/>
    <w:rsid w:val="00137D90"/>
    <w:rsid w:val="00166CAC"/>
    <w:rsid w:val="001C386E"/>
    <w:rsid w:val="001F0D67"/>
    <w:rsid w:val="0038721A"/>
    <w:rsid w:val="003F5916"/>
    <w:rsid w:val="00433D23"/>
    <w:rsid w:val="00451697"/>
    <w:rsid w:val="00464341"/>
    <w:rsid w:val="004B2554"/>
    <w:rsid w:val="00592B9B"/>
    <w:rsid w:val="00601308"/>
    <w:rsid w:val="0064638D"/>
    <w:rsid w:val="006B6259"/>
    <w:rsid w:val="006B777D"/>
    <w:rsid w:val="00794824"/>
    <w:rsid w:val="007F764E"/>
    <w:rsid w:val="008279C5"/>
    <w:rsid w:val="00875BF9"/>
    <w:rsid w:val="00890538"/>
    <w:rsid w:val="009E7056"/>
    <w:rsid w:val="00A91808"/>
    <w:rsid w:val="00AF180B"/>
    <w:rsid w:val="00CE2276"/>
    <w:rsid w:val="00E92D8F"/>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6259"/>
    <w:pPr>
      <w:spacing w:after="160" w:line="259" w:lineRule="auto"/>
    </w:pPr>
    <w:rPr>
      <w:rFonts w:cs="Calibri"/>
      <w:kern w:val="2"/>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AF180B"/>
    <w:pPr>
      <w:autoSpaceDE w:val="0"/>
      <w:autoSpaceDN w:val="0"/>
      <w:adjustRightInd w:val="0"/>
    </w:pPr>
    <w:rPr>
      <w:rFonts w:cs="Calibri"/>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AppData/Local/Packages/Microsoft.Windows.Photos_8wekyb3d8bbwe/TempState/ShareServiceTempFolder/CiepleMieszkanie-logo-bez-tla-1(1).jpeg"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8</Pages>
  <Words>3925</Words>
  <Characters>23553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Maciej Krzyśko</dc:creator>
  <cp:keywords/>
  <dc:description/>
  <cp:lastModifiedBy>GKOS</cp:lastModifiedBy>
  <cp:revision>3</cp:revision>
  <cp:lastPrinted>2024-06-13T06:25:00Z</cp:lastPrinted>
  <dcterms:created xsi:type="dcterms:W3CDTF">2024-06-13T08:15:00Z</dcterms:created>
  <dcterms:modified xsi:type="dcterms:W3CDTF">2024-06-13T08:27:00Z</dcterms:modified>
</cp:coreProperties>
</file>