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33F" w:rsidRDefault="0061533F" w:rsidP="0028768B">
      <w:pPr>
        <w:jc w:val="center"/>
        <w:rPr>
          <w:b/>
          <w:bCs/>
          <w:sz w:val="24"/>
          <w:szCs w:val="24"/>
        </w:rPr>
      </w:pPr>
      <w:r w:rsidRPr="00616AC6">
        <w:rPr>
          <w:b/>
          <w:bCs/>
          <w:sz w:val="24"/>
          <w:szCs w:val="24"/>
        </w:rPr>
        <w:t>ZAŁĄCZNIK DO WNIOSKU O DOFINANSOWANIE W RAMACH PROGRAMU PRIORYTETOWEGO „</w:t>
      </w:r>
      <w:r>
        <w:rPr>
          <w:b/>
          <w:bCs/>
          <w:sz w:val="24"/>
          <w:szCs w:val="24"/>
        </w:rPr>
        <w:t>CIEPŁE MIESZKANIE</w:t>
      </w:r>
      <w:r w:rsidRPr="00616AC6">
        <w:rPr>
          <w:b/>
          <w:bCs/>
          <w:sz w:val="24"/>
          <w:szCs w:val="24"/>
        </w:rPr>
        <w:t>”</w:t>
      </w:r>
    </w:p>
    <w:p w:rsidR="0061533F" w:rsidRDefault="0061533F" w:rsidP="00616AC6">
      <w:pPr>
        <w:pStyle w:val="Default"/>
      </w:pPr>
    </w:p>
    <w:p w:rsidR="0061533F" w:rsidRDefault="0061533F" w:rsidP="00616AC6">
      <w:pPr>
        <w:jc w:val="both"/>
        <w:rPr>
          <w:b/>
          <w:bCs/>
        </w:rPr>
      </w:pPr>
      <w:r>
        <w:rPr>
          <w:b/>
          <w:bCs/>
        </w:rPr>
        <w:t>Oświadczenie współwłaściciela/ wszystkich pozostałych współwłaścicieli budynku/ lokalu mieszkalnego o wyrażeniu zgody na realizację przedsięwzięcia w ramach Programu Priorytetowego Ciepłe Mieszkanie</w:t>
      </w:r>
    </w:p>
    <w:p w:rsidR="0061533F" w:rsidRPr="00966DE1" w:rsidRDefault="0061533F" w:rsidP="00616AC6">
      <w:pPr>
        <w:jc w:val="both"/>
        <w:rPr>
          <w:sz w:val="24"/>
          <w:szCs w:val="24"/>
        </w:rPr>
      </w:pPr>
      <w:r w:rsidRPr="00966DE1">
        <w:rPr>
          <w:sz w:val="24"/>
          <w:szCs w:val="24"/>
        </w:rPr>
        <w:t>Ja, niżej podpisana/y: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0"/>
        <w:gridCol w:w="7082"/>
      </w:tblGrid>
      <w:tr w:rsidR="0061533F" w:rsidRPr="005C4A4C" w:rsidTr="00F11D3B">
        <w:tc>
          <w:tcPr>
            <w:tcW w:w="1980" w:type="dxa"/>
            <w:shd w:val="clear" w:color="auto" w:fill="FFFF99"/>
          </w:tcPr>
          <w:p w:rsidR="0061533F" w:rsidRPr="00966DE1" w:rsidRDefault="0061533F" w:rsidP="005C4A4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bookmarkStart w:id="0" w:name="_Hlk155344581"/>
            <w:r w:rsidRPr="00966DE1">
              <w:rPr>
                <w:sz w:val="24"/>
                <w:szCs w:val="24"/>
              </w:rPr>
              <w:t>Imię i nazwisko</w:t>
            </w:r>
          </w:p>
          <w:p w:rsidR="0061533F" w:rsidRPr="00966DE1" w:rsidRDefault="0061533F" w:rsidP="005C4A4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82" w:type="dxa"/>
          </w:tcPr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bookmarkEnd w:id="0"/>
      <w:tr w:rsidR="0061533F" w:rsidRPr="005C4A4C" w:rsidTr="00F11D3B">
        <w:tc>
          <w:tcPr>
            <w:tcW w:w="1980" w:type="dxa"/>
            <w:shd w:val="clear" w:color="auto" w:fill="FFFF99"/>
          </w:tcPr>
          <w:p w:rsidR="0061533F" w:rsidRPr="00966DE1" w:rsidRDefault="0061533F" w:rsidP="005C4A4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66DE1">
              <w:rPr>
                <w:sz w:val="24"/>
                <w:szCs w:val="24"/>
              </w:rPr>
              <w:t>PESEL lub inny nr identyfikacyjny</w:t>
            </w:r>
          </w:p>
          <w:p w:rsidR="0061533F" w:rsidRPr="00966DE1" w:rsidRDefault="0061533F" w:rsidP="005C4A4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82" w:type="dxa"/>
          </w:tcPr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61533F" w:rsidRPr="005C4A4C" w:rsidTr="00F11D3B">
        <w:tc>
          <w:tcPr>
            <w:tcW w:w="1980" w:type="dxa"/>
            <w:shd w:val="clear" w:color="auto" w:fill="FFFF99"/>
          </w:tcPr>
          <w:p w:rsidR="0061533F" w:rsidRPr="00966DE1" w:rsidRDefault="0061533F" w:rsidP="005C4A4C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61533F" w:rsidRPr="00966DE1" w:rsidRDefault="0061533F" w:rsidP="00F454A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66DE1">
              <w:rPr>
                <w:b/>
                <w:bCs/>
                <w:sz w:val="24"/>
                <w:szCs w:val="24"/>
              </w:rPr>
              <w:t>Data i podpis</w:t>
            </w:r>
          </w:p>
          <w:p w:rsidR="0061533F" w:rsidRPr="00966DE1" w:rsidRDefault="0061533F" w:rsidP="005C4A4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82" w:type="dxa"/>
          </w:tcPr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61533F" w:rsidRDefault="0061533F" w:rsidP="00810F61">
      <w:pPr>
        <w:pStyle w:val="Default"/>
        <w:rPr>
          <w:sz w:val="20"/>
          <w:szCs w:val="20"/>
        </w:rPr>
      </w:pPr>
    </w:p>
    <w:p w:rsidR="0061533F" w:rsidRDefault="0061533F" w:rsidP="00810F61">
      <w:pPr>
        <w:pStyle w:val="Default"/>
        <w:rPr>
          <w:sz w:val="20"/>
          <w:szCs w:val="20"/>
        </w:rPr>
      </w:pPr>
    </w:p>
    <w:p w:rsidR="0061533F" w:rsidRPr="00966DE1" w:rsidRDefault="0061533F" w:rsidP="00810F61">
      <w:pPr>
        <w:pStyle w:val="Default"/>
      </w:pPr>
      <w:r w:rsidRPr="00966DE1">
        <w:t xml:space="preserve">oświadczam, że: </w:t>
      </w:r>
    </w:p>
    <w:p w:rsidR="0061533F" w:rsidRPr="00966DE1" w:rsidRDefault="0061533F" w:rsidP="00810F61">
      <w:pPr>
        <w:jc w:val="both"/>
        <w:rPr>
          <w:sz w:val="24"/>
          <w:szCs w:val="24"/>
        </w:rPr>
      </w:pPr>
      <w:r w:rsidRPr="00966DE1">
        <w:rPr>
          <w:sz w:val="24"/>
          <w:szCs w:val="24"/>
        </w:rPr>
        <w:t>wyrażam zgodę na zaciągnięcie przez mojego współmałżonka: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0"/>
        <w:gridCol w:w="7082"/>
      </w:tblGrid>
      <w:tr w:rsidR="0061533F" w:rsidRPr="005C4A4C" w:rsidTr="00F11D3B">
        <w:tc>
          <w:tcPr>
            <w:tcW w:w="1980" w:type="dxa"/>
            <w:shd w:val="clear" w:color="auto" w:fill="FFFF99"/>
          </w:tcPr>
          <w:p w:rsidR="0061533F" w:rsidRPr="00966DE1" w:rsidRDefault="0061533F" w:rsidP="005C4A4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bookmarkStart w:id="1" w:name="_Hlk155344617"/>
            <w:r w:rsidRPr="00966DE1">
              <w:rPr>
                <w:sz w:val="24"/>
                <w:szCs w:val="24"/>
              </w:rPr>
              <w:t>Imię i nazwisko</w:t>
            </w:r>
          </w:p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82" w:type="dxa"/>
          </w:tcPr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bookmarkEnd w:id="1"/>
    </w:tbl>
    <w:p w:rsidR="0061533F" w:rsidRDefault="0061533F" w:rsidP="00616AC6">
      <w:pPr>
        <w:jc w:val="both"/>
        <w:rPr>
          <w:sz w:val="20"/>
          <w:szCs w:val="20"/>
        </w:rPr>
      </w:pPr>
    </w:p>
    <w:p w:rsidR="0061533F" w:rsidRPr="00966DE1" w:rsidRDefault="0061533F" w:rsidP="00616AC6">
      <w:pPr>
        <w:jc w:val="both"/>
        <w:rPr>
          <w:sz w:val="24"/>
          <w:szCs w:val="24"/>
        </w:rPr>
      </w:pPr>
      <w:r w:rsidRPr="00966DE1">
        <w:rPr>
          <w:sz w:val="24"/>
          <w:szCs w:val="24"/>
        </w:rPr>
        <w:t>zobowiązań wynikających z umowy dotacji zawieranej w celu dofinansowania przedsięwzięcia realizowanego w ramach przyjętego przez Narodowy Fundusz Ochrony Środowiska i Gospodarki Wodnej Programu Priorytetowego Czyste Powietrze, których treść jest mi znana.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0"/>
        <w:gridCol w:w="7082"/>
      </w:tblGrid>
      <w:tr w:rsidR="0061533F" w:rsidRPr="005C4A4C" w:rsidTr="00F11D3B">
        <w:tc>
          <w:tcPr>
            <w:tcW w:w="1980" w:type="dxa"/>
            <w:shd w:val="clear" w:color="auto" w:fill="FFFF99"/>
          </w:tcPr>
          <w:p w:rsidR="0061533F" w:rsidRPr="00966DE1" w:rsidRDefault="0061533F" w:rsidP="005C4A4C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966DE1">
              <w:rPr>
                <w:b/>
                <w:bCs/>
                <w:sz w:val="24"/>
                <w:szCs w:val="24"/>
              </w:rPr>
              <w:t>Data i podpis</w:t>
            </w:r>
          </w:p>
        </w:tc>
        <w:tc>
          <w:tcPr>
            <w:tcW w:w="7082" w:type="dxa"/>
          </w:tcPr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C4A4C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……………………………………………………………………………………………………………………………..</w:t>
            </w:r>
          </w:p>
          <w:p w:rsidR="0061533F" w:rsidRPr="005C4A4C" w:rsidRDefault="0061533F" w:rsidP="005C4A4C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61533F" w:rsidRDefault="0061533F" w:rsidP="007C1ED4">
      <w:pPr>
        <w:spacing w:after="0" w:line="240" w:lineRule="auto"/>
        <w:jc w:val="both"/>
        <w:rPr>
          <w:sz w:val="20"/>
          <w:szCs w:val="20"/>
        </w:rPr>
      </w:pPr>
    </w:p>
    <w:p w:rsidR="0061533F" w:rsidRDefault="0061533F" w:rsidP="007C1ED4">
      <w:pPr>
        <w:spacing w:after="0" w:line="240" w:lineRule="auto"/>
        <w:jc w:val="both"/>
        <w:rPr>
          <w:sz w:val="20"/>
          <w:szCs w:val="20"/>
        </w:rPr>
      </w:pPr>
    </w:p>
    <w:p w:rsidR="0061533F" w:rsidRDefault="0061533F" w:rsidP="007C1ED4">
      <w:pPr>
        <w:spacing w:after="0" w:line="240" w:lineRule="auto"/>
        <w:jc w:val="both"/>
        <w:rPr>
          <w:sz w:val="20"/>
          <w:szCs w:val="20"/>
        </w:rPr>
      </w:pPr>
    </w:p>
    <w:p w:rsidR="0061533F" w:rsidRDefault="0061533F" w:rsidP="002A1B64">
      <w:pPr>
        <w:spacing w:after="0"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KLAUZULA INFORMACYJNA dot. OCHRONY DANYCH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Stosownie do obowiązku wynikającego z art. 14 Rozporządzenia Parlamentu Europejskiego i Rady (UE) 2016/679 z dnia 27 kwietnia 2016 r. w sprawie ochrony osób fizycznych w związku z przetwarzaniem danych osobowych i w sprawie swobodnego przepływu takich danych oraz uchylenia dyrektywy 95/46/WE ( w skrócie : RODO) informuję, że 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Administratorem Pani/Pana danych osobowych jest Gmina Myślibórz, ul. Rynek im. Jana Pawła II 1, 74-300 Myślibórz, tel. 95 747 20 61, fax. 95 747 33 63, e-mail: </w:t>
      </w:r>
      <w:hyperlink r:id="rId4" w:history="1">
        <w:r>
          <w:rPr>
            <w:rStyle w:val="Hyperlink"/>
            <w:sz w:val="20"/>
            <w:szCs w:val="20"/>
          </w:rPr>
          <w:t>Myślibórz@mysliborz.pl</w:t>
        </w:r>
      </w:hyperlink>
      <w:r>
        <w:rPr>
          <w:sz w:val="20"/>
          <w:szCs w:val="20"/>
        </w:rPr>
        <w:t>.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Powołany jest Inspektor Ochrony Danych Osobowych z którym można skontaktować się elektronicznie: </w:t>
      </w:r>
      <w:hyperlink r:id="rId5" w:history="1">
        <w:r>
          <w:rPr>
            <w:rStyle w:val="Hyperlink"/>
            <w:sz w:val="20"/>
            <w:szCs w:val="20"/>
          </w:rPr>
          <w:t>iod.umig@mysliborz.pl</w:t>
        </w:r>
      </w:hyperlink>
      <w:r>
        <w:rPr>
          <w:sz w:val="20"/>
          <w:szCs w:val="20"/>
        </w:rPr>
        <w:t>.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3. Pani/Pana dane osobowe będą przetwarzane w celu zawarcia i wykonania umowy/porozumienia zawartej/zawartego pomiędzy Wojewódzkim Funduszem Ochrony Środowiska i Gospodarki Wodnej w Szczecinie a podmiotem, którego jest Pani/Pan reprezentantem, lub który Panią/Pana wskazał jako osobę do współpracy w związku z zawarciem/wykonaniem umowy/porozumienia, na podstawie art. 6 ust. 1 lit b) (tzn. przetwarzanie jest niezbędne do wykonania umowy, której Pani/Pan jest strona) oraz lit. c)(tzn. przetwarzanie jest niezbędne do wypełnienia obowiązku prawnego wynikającego w szczególności z Ustawy Prawo Ochrony Środowiska, e) niezbędne do wykonania zadania realizowanego w interesie publicznym.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4. Pani/Pana dane osobowe będą przetwarzane w następującym zakresie: imię i nazwisko, adres zamieszkania, PESEL, NIP.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5. Podane w niniejszym wniosku dane osobowe będą udostępnione innym podmiotom wyłącznie w celu realizacji zadania, o którym mowa w pkt 3.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6. Pani/Pana dane osobowe będą przetwarzane przez okres niezbędny do realizacji zadania, o którym mowa w pkt 3, nie krócej jednak niż przez okres wskazany w przepisach o archiwizacji lub innych przepisach prawa.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7. Posiada Pani/Pan prawo do: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- ograniczeni przetwarzania na zasadach określonych w art. 18 RODO, tj. z wyjątkiem gdy przetwarzanie ma na celu ustalenia, dochodzenia lub obrony roszczeń; ochrony praw innej osoby fizycznej lub prawnej oraz ważnych  względów interesu publicznego,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- prawo dostępu do danych, żądania ich sprostowania,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- prawo usunięcia danych po upływie  okresu wskazanego w pkt 6,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8. W przypadku uznania, że Gmina Myślibórz narusza przepisy RODO, osobie której dane dotyczą przysługuje prawo wniesienia skargi do organu nadzorczego zajmującego się ochrona danych osobowych w państwie członkowskim Pani/Pana zwykłego pobytu, miejsca pracy lub miejsca popełnienia domniemanego naruszenia, tj.: Biuro Prezesa Urzędu Ochrony Danych Osobowych, ul. Stawki 2, 00-193 Warszawa.</w:t>
      </w: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</w:p>
    <w:p w:rsidR="0061533F" w:rsidRDefault="0061533F" w:rsidP="002A1B64">
      <w:pPr>
        <w:spacing w:after="0" w:line="240" w:lineRule="auto"/>
        <w:jc w:val="both"/>
        <w:rPr>
          <w:sz w:val="20"/>
          <w:szCs w:val="20"/>
        </w:rPr>
      </w:pPr>
    </w:p>
    <w:p w:rsidR="0061533F" w:rsidRDefault="0061533F" w:rsidP="002A1B64">
      <w:pPr>
        <w:spacing w:after="0" w:line="240" w:lineRule="auto"/>
        <w:ind w:left="3540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............................................................</w:t>
      </w:r>
    </w:p>
    <w:p w:rsidR="0061533F" w:rsidRDefault="0061533F" w:rsidP="002A1B64">
      <w:pPr>
        <w:spacing w:after="0" w:line="240" w:lineRule="auto"/>
        <w:ind w:left="4956" w:firstLine="708"/>
        <w:rPr>
          <w:b/>
          <w:bCs/>
        </w:rPr>
      </w:pPr>
      <w:r>
        <w:rPr>
          <w:b/>
          <w:bCs/>
        </w:rPr>
        <w:t>[data, podpis]</w:t>
      </w:r>
    </w:p>
    <w:p w:rsidR="0061533F" w:rsidRPr="00616AC6" w:rsidRDefault="0061533F" w:rsidP="007C1ED4">
      <w:pPr>
        <w:spacing w:after="0" w:line="240" w:lineRule="auto"/>
        <w:jc w:val="both"/>
        <w:rPr>
          <w:sz w:val="20"/>
          <w:szCs w:val="20"/>
        </w:rPr>
      </w:pPr>
    </w:p>
    <w:sectPr w:rsidR="0061533F" w:rsidRPr="00616AC6" w:rsidSect="00A07B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6AC6"/>
    <w:rsid w:val="000D3836"/>
    <w:rsid w:val="00172055"/>
    <w:rsid w:val="00280699"/>
    <w:rsid w:val="0028768B"/>
    <w:rsid w:val="002A1B64"/>
    <w:rsid w:val="002E6C87"/>
    <w:rsid w:val="00526283"/>
    <w:rsid w:val="005C4A4C"/>
    <w:rsid w:val="005F3A07"/>
    <w:rsid w:val="00601308"/>
    <w:rsid w:val="0061533F"/>
    <w:rsid w:val="00616AC6"/>
    <w:rsid w:val="0069013A"/>
    <w:rsid w:val="007057BA"/>
    <w:rsid w:val="0071136E"/>
    <w:rsid w:val="007C1ED4"/>
    <w:rsid w:val="00806AD4"/>
    <w:rsid w:val="00810F61"/>
    <w:rsid w:val="008F0A7A"/>
    <w:rsid w:val="00966DE1"/>
    <w:rsid w:val="00A07BB6"/>
    <w:rsid w:val="00AA64EC"/>
    <w:rsid w:val="00B018F5"/>
    <w:rsid w:val="00BD4F3F"/>
    <w:rsid w:val="00D33F66"/>
    <w:rsid w:val="00F11D3B"/>
    <w:rsid w:val="00F45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BB6"/>
    <w:pPr>
      <w:spacing w:after="160" w:line="259" w:lineRule="auto"/>
    </w:pPr>
    <w:rPr>
      <w:rFonts w:cs="Calibri"/>
      <w:kern w:val="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16AC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616AC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A1B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22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.umig@mysliborz.pl" TargetMode="External"/><Relationship Id="rId4" Type="http://schemas.openxmlformats.org/officeDocument/2006/relationships/hyperlink" Target="mailto:My&#347;lib&#243;rz@myslibor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515</Words>
  <Characters>3093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Wniosek o dofinansowanie w PP Ciepłe Mieszkanie (załącznik do wniosku o dofinansowanie)</dc:title>
  <dc:subject/>
  <dc:creator>Maciej Krzyśko</dc:creator>
  <cp:keywords/>
  <dc:description/>
  <cp:lastModifiedBy>GKOS</cp:lastModifiedBy>
  <cp:revision>9</cp:revision>
  <cp:lastPrinted>2024-06-14T06:34:00Z</cp:lastPrinted>
  <dcterms:created xsi:type="dcterms:W3CDTF">2024-06-14T05:36:00Z</dcterms:created>
  <dcterms:modified xsi:type="dcterms:W3CDTF">2024-06-14T06:35:00Z</dcterms:modified>
</cp:coreProperties>
</file>