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9A" w:rsidRPr="0019695C" w:rsidRDefault="0030729A" w:rsidP="008A14DF">
      <w:pPr>
        <w:spacing w:after="0"/>
        <w:rPr>
          <w:sz w:val="20"/>
          <w:szCs w:val="20"/>
        </w:rPr>
      </w:pPr>
    </w:p>
    <w:p w:rsidR="0030729A" w:rsidRDefault="0030729A" w:rsidP="008A14DF">
      <w:pPr>
        <w:spacing w:after="0"/>
      </w:pPr>
    </w:p>
    <w:p w:rsidR="0030729A" w:rsidRPr="00120183" w:rsidRDefault="0030729A" w:rsidP="008A14DF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201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Wniosek o płatność</w:t>
      </w:r>
    </w:p>
    <w:p w:rsidR="0030729A" w:rsidRPr="00120183" w:rsidRDefault="0030729A" w:rsidP="008A14DF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20183">
        <w:rPr>
          <w:rFonts w:ascii="Times New Roman" w:hAnsi="Times New Roman" w:cs="Times New Roman"/>
          <w:b/>
          <w:bCs/>
          <w:u w:val="single"/>
          <w:shd w:val="clear" w:color="auto" w:fill="FFFFFF"/>
        </w:rPr>
        <w:t>w ramach programu Ciepłe Mieszkanie na terenie Gminy Myślibórz</w:t>
      </w:r>
    </w:p>
    <w:p w:rsidR="0030729A" w:rsidRPr="00120183" w:rsidRDefault="0030729A" w:rsidP="008A14DF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</w:p>
    <w:p w:rsidR="0030729A" w:rsidRPr="00120183" w:rsidRDefault="0030729A" w:rsidP="008A14DF">
      <w:pPr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 w:rsidRPr="00120183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Przed wypełnianiem należy zapoznać się z instrukcją do wniosku o płatność</w:t>
      </w:r>
    </w:p>
    <w:p w:rsidR="0030729A" w:rsidRPr="00120183" w:rsidRDefault="0030729A" w:rsidP="008A14D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0729A" w:rsidRPr="00120183" w:rsidRDefault="0030729A" w:rsidP="008A14DF">
      <w:pPr>
        <w:spacing w:after="0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  <w:r w:rsidRPr="00120183">
        <w:rPr>
          <w:rStyle w:val="Strong"/>
          <w:rFonts w:ascii="Times New Roman" w:hAnsi="Times New Roman" w:cs="Times New Roman"/>
          <w:shd w:val="clear" w:color="auto" w:fill="FFFFFF"/>
        </w:rPr>
        <w:t>A. </w:t>
      </w:r>
      <w:r w:rsidRPr="00120183">
        <w:rPr>
          <w:rStyle w:val="fragment"/>
          <w:rFonts w:ascii="Times New Roman" w:hAnsi="Times New Roman" w:cs="Times New Roman"/>
          <w:b/>
          <w:bCs/>
          <w:shd w:val="clear" w:color="auto" w:fill="FFFFFF"/>
        </w:rPr>
        <w:t> INFORMACJE OGÓLNE</w:t>
      </w: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726"/>
        <w:gridCol w:w="1945"/>
        <w:gridCol w:w="4344"/>
        <w:gridCol w:w="3065"/>
      </w:tblGrid>
      <w:tr w:rsidR="0030729A" w:rsidRPr="00120183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Informacje o umowie</w:t>
            </w:r>
          </w:p>
        </w:tc>
      </w:tr>
      <w:tr w:rsidR="0030729A" w:rsidRPr="00120183">
        <w:trPr>
          <w:trHeight w:val="407"/>
        </w:trPr>
        <w:tc>
          <w:tcPr>
            <w:tcW w:w="7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Numer umowy o dofinansowanie, której dotyczy wniosek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Dotyczy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sym w:font="Symbol" w:char="F0F0"/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PODSTAWOWEGO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poziomu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dofinansowania</w:t>
            </w:r>
          </w:p>
        </w:tc>
        <w:tc>
          <w:tcPr>
            <w:tcW w:w="3429" w:type="dxa"/>
            <w:tcBorders>
              <w:top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sym w:font="Symbol" w:char="F0F0"/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PODWYŻSZONEGO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poziomu 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dofinansowania</w:t>
            </w:r>
          </w:p>
        </w:tc>
        <w:tc>
          <w:tcPr>
            <w:tcW w:w="30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sym w:font="Symbol" w:char="F0F0"/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NAJWYŻSZEGO 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poziomu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dofinansowania</w:t>
            </w:r>
          </w:p>
        </w:tc>
      </w:tr>
      <w:tr w:rsidR="0030729A" w:rsidRPr="00120183">
        <w:tc>
          <w:tcPr>
            <w:tcW w:w="100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Maksymalne kwoty i intensywność dofinansowania dla Części 4 - WSPÓLNOTY</w:t>
            </w:r>
          </w:p>
        </w:tc>
      </w:tr>
      <w:tr w:rsidR="0030729A" w:rsidRPr="00120183">
        <w:tc>
          <w:tcPr>
            <w:tcW w:w="100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sym w:font="Symbol" w:char="F0F0"/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Kompleksowa termomodernizacja z wymianą źródła ciepła – 350 000 zł (60%)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sym w:font="Symbol" w:char="F0F0"/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Kompleksowa termomodernizacja z wymianą źródła ciepła oraz zakup i montaż mikroinstalacji fotowoltaicznej 360 000 zł (60%) lub 375 000 zł (dla zadania uwzględniającego pompy ciepła)</w:t>
            </w: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sym w:font="Symbol" w:char="F0F0"/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 Termomodernizacja bez wymiany źródła ciepła – 150 000 zł (60%)</w:t>
            </w:r>
          </w:p>
        </w:tc>
      </w:tr>
      <w:tr w:rsidR="0030729A" w:rsidRPr="00120183">
        <w:trPr>
          <w:trHeight w:val="392"/>
        </w:trPr>
        <w:tc>
          <w:tcPr>
            <w:tcW w:w="7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% powierzchni całkowitej wykorzystywanej na prowadzenie działalności gospodarczej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0729A" w:rsidRPr="00120183" w:rsidRDefault="0030729A" w:rsidP="008A14DF">
      <w:pPr>
        <w:spacing w:after="0"/>
        <w:rPr>
          <w:rFonts w:ascii="Times New Roman" w:hAnsi="Times New Roman" w:cs="Times New Roman"/>
        </w:rPr>
      </w:pPr>
    </w:p>
    <w:p w:rsidR="0030729A" w:rsidRPr="00120183" w:rsidRDefault="0030729A" w:rsidP="008A14DF">
      <w:pPr>
        <w:spacing w:after="0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  <w:r w:rsidRPr="00120183">
        <w:rPr>
          <w:rStyle w:val="Strong"/>
          <w:rFonts w:ascii="Times New Roman" w:hAnsi="Times New Roman" w:cs="Times New Roman"/>
          <w:shd w:val="clear" w:color="auto" w:fill="FFFFFF"/>
        </w:rPr>
        <w:t>A. </w:t>
      </w:r>
      <w:r w:rsidRPr="00120183">
        <w:rPr>
          <w:rStyle w:val="fragment"/>
          <w:rFonts w:ascii="Times New Roman" w:hAnsi="Times New Roman" w:cs="Times New Roman"/>
          <w:b/>
          <w:bCs/>
          <w:shd w:val="clear" w:color="auto" w:fill="FFFFFF"/>
        </w:rPr>
        <w:t>1 DANE WNIOSKODAWCY</w:t>
      </w: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062"/>
        <w:gridCol w:w="819"/>
        <w:gridCol w:w="820"/>
        <w:gridCol w:w="820"/>
        <w:gridCol w:w="820"/>
        <w:gridCol w:w="820"/>
        <w:gridCol w:w="295"/>
        <w:gridCol w:w="524"/>
        <w:gridCol w:w="327"/>
        <w:gridCol w:w="493"/>
        <w:gridCol w:w="820"/>
        <w:gridCol w:w="820"/>
        <w:gridCol w:w="820"/>
        <w:gridCol w:w="820"/>
      </w:tblGrid>
      <w:tr w:rsidR="0030729A" w:rsidRPr="00120183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Dane Beneficjenta</w:t>
            </w:r>
          </w:p>
        </w:tc>
      </w:tr>
      <w:tr w:rsidR="0030729A" w:rsidRPr="00120183">
        <w:trPr>
          <w:trHeight w:val="470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Nazwisko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Imię</w:t>
            </w:r>
          </w:p>
        </w:tc>
        <w:tc>
          <w:tcPr>
            <w:tcW w:w="377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52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PESEL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465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901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437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8A1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0729A" w:rsidRPr="00120183" w:rsidRDefault="0030729A" w:rsidP="008A14DF">
      <w:pPr>
        <w:spacing w:after="0"/>
        <w:rPr>
          <w:rFonts w:ascii="Times New Roman" w:hAnsi="Times New Roman" w:cs="Times New Roman"/>
        </w:rPr>
      </w:pPr>
    </w:p>
    <w:p w:rsidR="0030729A" w:rsidRPr="00120183" w:rsidRDefault="0030729A" w:rsidP="008A14DF">
      <w:pPr>
        <w:spacing w:after="0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120183">
        <w:rPr>
          <w:rFonts w:ascii="Times New Roman" w:hAnsi="Times New Roman" w:cs="Times New Roman"/>
          <w:shd w:val="clear" w:color="auto" w:fill="FFFFFF"/>
        </w:rPr>
        <w:t xml:space="preserve">□ </w:t>
      </w:r>
      <w:r w:rsidRPr="00120183">
        <w:rPr>
          <w:rFonts w:ascii="Times New Roman" w:hAnsi="Times New Roman" w:cs="Times New Roman"/>
          <w:sz w:val="20"/>
          <w:szCs w:val="20"/>
          <w:shd w:val="clear" w:color="auto" w:fill="FFFFFF"/>
        </w:rPr>
        <w:t>Oświadczam, że od daty złożenia wniosku o dofinansowanie nie dokonałem zbycia lokalu mieszkalnego objętego dofinansowaniem.</w:t>
      </w:r>
    </w:p>
    <w:p w:rsidR="0030729A" w:rsidRPr="00120183" w:rsidRDefault="0030729A" w:rsidP="008A14DF">
      <w:pPr>
        <w:spacing w:after="0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120183">
        <w:rPr>
          <w:rFonts w:ascii="Times New Roman" w:hAnsi="Times New Roman" w:cs="Times New Roman"/>
          <w:shd w:val="clear" w:color="auto" w:fill="FFFFFF"/>
        </w:rPr>
        <w:t xml:space="preserve">□ </w:t>
      </w:r>
      <w:r w:rsidRPr="00120183">
        <w:rPr>
          <w:rFonts w:ascii="Times New Roman" w:hAnsi="Times New Roman" w:cs="Times New Roman"/>
          <w:sz w:val="20"/>
          <w:szCs w:val="20"/>
          <w:shd w:val="clear" w:color="auto" w:fill="FFFFFF"/>
        </w:rPr>
        <w:t>Oświadczam, że od daty złożenia wniosku o dofinansowanie nie utracono statusu wspólnoty mieszkaniowej i nie sprzedano części nieruchomości wspólnej we wspólnocie, która niezbędna jest dla prawidłowej, zgodnej z Programem i Umową, realizacji przedsięwzięcia.</w:t>
      </w:r>
    </w:p>
    <w:p w:rsidR="0030729A" w:rsidRPr="00120183" w:rsidRDefault="0030729A" w:rsidP="008A14DF">
      <w:pPr>
        <w:spacing w:after="0"/>
        <w:rPr>
          <w:rFonts w:ascii="Times New Roman" w:hAnsi="Times New Roman" w:cs="Times New Roman"/>
          <w:shd w:val="clear" w:color="auto" w:fill="FFFFFF"/>
        </w:rPr>
      </w:pPr>
    </w:p>
    <w:p w:rsidR="0030729A" w:rsidRPr="00120183" w:rsidRDefault="0030729A" w:rsidP="00375D09">
      <w:pPr>
        <w:pStyle w:val="wielka-litera"/>
        <w:spacing w:before="0" w:beforeAutospacing="0" w:after="0" w:afterAutospacing="0"/>
        <w:ind w:hanging="284"/>
        <w:rPr>
          <w:rFonts w:cs="Calibri"/>
          <w:b/>
          <w:bCs/>
          <w:sz w:val="22"/>
          <w:szCs w:val="22"/>
        </w:rPr>
      </w:pPr>
      <w:r w:rsidRPr="00120183">
        <w:rPr>
          <w:rStyle w:val="Strong"/>
          <w:rFonts w:cs="Calibri"/>
        </w:rPr>
        <w:tab/>
      </w:r>
      <w:r w:rsidRPr="00120183">
        <w:rPr>
          <w:rStyle w:val="Strong"/>
          <w:sz w:val="22"/>
          <w:szCs w:val="22"/>
        </w:rPr>
        <w:t>B. </w:t>
      </w:r>
      <w:r w:rsidRPr="00120183">
        <w:rPr>
          <w:rStyle w:val="fragment"/>
          <w:rFonts w:cs="Calibri"/>
          <w:b/>
          <w:bCs/>
          <w:sz w:val="22"/>
          <w:szCs w:val="22"/>
        </w:rPr>
        <w:t> </w:t>
      </w:r>
      <w:r w:rsidRPr="00120183">
        <w:rPr>
          <w:rStyle w:val="fragment"/>
          <w:b/>
          <w:bCs/>
          <w:sz w:val="22"/>
          <w:szCs w:val="22"/>
        </w:rPr>
        <w:t>INFORMACJE O REALIZACJI PRZEDSIĘWZIĘCIA</w:t>
      </w:r>
    </w:p>
    <w:p w:rsidR="0030729A" w:rsidRPr="00120183" w:rsidRDefault="0030729A" w:rsidP="00B85988">
      <w:pPr>
        <w:pStyle w:val="wielka-litera"/>
        <w:spacing w:before="0" w:beforeAutospacing="0" w:after="0" w:afterAutospacing="0"/>
        <w:ind w:hanging="284"/>
        <w:rPr>
          <w:rFonts w:cs="Calibri"/>
          <w:sz w:val="22"/>
          <w:szCs w:val="22"/>
        </w:rPr>
      </w:pPr>
      <w:r w:rsidRPr="00120183">
        <w:rPr>
          <w:rStyle w:val="Strong"/>
          <w:rFonts w:cs="Calibri"/>
          <w:sz w:val="22"/>
          <w:szCs w:val="22"/>
        </w:rPr>
        <w:tab/>
      </w:r>
      <w:r w:rsidRPr="00120183">
        <w:rPr>
          <w:rStyle w:val="Strong"/>
          <w:sz w:val="22"/>
          <w:szCs w:val="22"/>
        </w:rPr>
        <w:t>B. </w:t>
      </w:r>
      <w:r w:rsidRPr="00120183">
        <w:rPr>
          <w:rStyle w:val="fragment"/>
          <w:b/>
          <w:bCs/>
          <w:sz w:val="22"/>
          <w:szCs w:val="22"/>
        </w:rPr>
        <w:t>1 INFORMACJE O ROZLICZENIU PRZEDSIĘWZIĘCIA</w:t>
      </w: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6165"/>
        <w:gridCol w:w="3915"/>
      </w:tblGrid>
      <w:tr w:rsidR="0030729A" w:rsidRPr="00120183">
        <w:trPr>
          <w:trHeight w:val="31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75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□ </w:t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Oświadczam, że przedsięwzięcie zostało zakończone</w:t>
            </w:r>
          </w:p>
        </w:tc>
      </w:tr>
      <w:tr w:rsidR="0030729A" w:rsidRPr="00120183">
        <w:trPr>
          <w:trHeight w:val="514"/>
        </w:trPr>
        <w:tc>
          <w:tcPr>
            <w:tcW w:w="6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75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Data zakończenia przedsięwzięcia (data wystawienia ostatniej faktury</w:t>
            </w:r>
          </w:p>
          <w:p w:rsidR="0030729A" w:rsidRPr="00120183" w:rsidRDefault="0030729A" w:rsidP="00375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 xml:space="preserve">lub równoważnego dokumentu księgowego lub innego dokumentu </w:t>
            </w:r>
          </w:p>
          <w:p w:rsidR="0030729A" w:rsidRPr="00120183" w:rsidRDefault="0030729A" w:rsidP="00375D0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potwierdzającego wykonanie prac)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75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0729A" w:rsidRPr="00120183" w:rsidRDefault="0030729A" w:rsidP="008A14DF">
      <w:pPr>
        <w:spacing w:after="0"/>
        <w:rPr>
          <w:rFonts w:ascii="Times New Roman" w:hAnsi="Times New Roman" w:cs="Times New Roman"/>
        </w:rPr>
      </w:pPr>
    </w:p>
    <w:p w:rsidR="0030729A" w:rsidRPr="00120183" w:rsidRDefault="0030729A" w:rsidP="008A14DF">
      <w:pPr>
        <w:spacing w:after="0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  <w:r w:rsidRPr="00120183">
        <w:rPr>
          <w:rStyle w:val="Strong"/>
          <w:rFonts w:ascii="Times New Roman" w:hAnsi="Times New Roman" w:cs="Times New Roman"/>
          <w:shd w:val="clear" w:color="auto" w:fill="FFFFFF"/>
        </w:rPr>
        <w:t>B. </w:t>
      </w:r>
      <w:r w:rsidRPr="00120183">
        <w:rPr>
          <w:rStyle w:val="fragment"/>
          <w:rFonts w:ascii="Times New Roman" w:hAnsi="Times New Roman" w:cs="Times New Roman"/>
          <w:b/>
          <w:bCs/>
          <w:shd w:val="clear" w:color="auto" w:fill="FFFFFF"/>
        </w:rPr>
        <w:t>2 DOKUMENTY ZAKUPU POTWIERDZAJĄCE REALIZACJĘ ZAKRESU RZECZOWEGO</w:t>
      </w: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rPr>
          <w:rStyle w:val="fragment"/>
          <w:i/>
          <w:iCs/>
          <w:sz w:val="18"/>
          <w:szCs w:val="18"/>
        </w:rPr>
      </w:pPr>
      <w:r w:rsidRPr="00120183">
        <w:rPr>
          <w:rStyle w:val="fragment"/>
          <w:sz w:val="18"/>
          <w:szCs w:val="18"/>
          <w:u w:val="single"/>
        </w:rPr>
        <w:t>Uwaga:</w:t>
      </w:r>
      <w:r w:rsidRPr="00120183">
        <w:rPr>
          <w:rStyle w:val="fragment"/>
          <w:rFonts w:cs="Calibri"/>
          <w:sz w:val="18"/>
          <w:szCs w:val="18"/>
        </w:rPr>
        <w:t> </w:t>
      </w:r>
      <w:r w:rsidRPr="00120183">
        <w:rPr>
          <w:rStyle w:val="fragment"/>
          <w:i/>
          <w:iCs/>
          <w:sz w:val="18"/>
          <w:szCs w:val="18"/>
        </w:rPr>
        <w:t>Przez dokumenty zakupu rozumiane są faktury lub inne równoważne dokumenty księgowe, potwierdzające nabycie materiałów, urządzeń lub usług i dokonanie zapłaty.</w:t>
      </w: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rPr>
          <w:rFonts w:cs="Calibri"/>
        </w:rPr>
      </w:pP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r w:rsidRPr="00120183">
        <w:rPr>
          <w:sz w:val="28"/>
          <w:szCs w:val="28"/>
        </w:rPr>
        <w:t>□</w:t>
      </w:r>
      <w:r w:rsidRPr="00120183">
        <w:rPr>
          <w:sz w:val="22"/>
          <w:szCs w:val="22"/>
        </w:rPr>
        <w:t xml:space="preserve"> Przedstawiam do rozliczenia dokumenty zakupu zgodnie z wypełnionym zestawieniem dokumentów, które potwierdza poniesienie kosztów kwalifikowanych zgodnie z zakresem rzeczowo finansowym Umowy. Zestawienie dokumentów stanowi załącznik nr 1 do wniosku o płatność.</w:t>
      </w: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rPr>
          <w:rFonts w:cs="Calibri"/>
          <w:sz w:val="22"/>
          <w:szCs w:val="22"/>
        </w:rPr>
      </w:pP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jc w:val="both"/>
        <w:rPr>
          <w:rStyle w:val="fragment"/>
          <w:i/>
          <w:iCs/>
          <w:sz w:val="18"/>
          <w:szCs w:val="18"/>
        </w:rPr>
      </w:pPr>
      <w:r w:rsidRPr="00120183">
        <w:rPr>
          <w:rStyle w:val="fragment"/>
          <w:sz w:val="18"/>
          <w:szCs w:val="18"/>
          <w:u w:val="single"/>
        </w:rPr>
        <w:t>Uwaga:</w:t>
      </w:r>
      <w:r w:rsidRPr="00120183">
        <w:rPr>
          <w:rStyle w:val="fragment"/>
          <w:rFonts w:cs="Calibri"/>
          <w:sz w:val="18"/>
          <w:szCs w:val="18"/>
        </w:rPr>
        <w:t> </w:t>
      </w:r>
      <w:r w:rsidRPr="00120183">
        <w:rPr>
          <w:rStyle w:val="fragment"/>
          <w:i/>
          <w:iCs/>
          <w:sz w:val="18"/>
          <w:szCs w:val="18"/>
        </w:rPr>
        <w:t>do dofinansowania kwalifikują się koszty zgodne z Regulaminem naboru określającym sposób składania i rozpatrywania wniosków o dofinansowanie w ramach Programu priorytetowego Ciepłe Mieszkanie na terenie Gminy Myślibórz, poniesione nie wcześniej niż data zawarcia umowy o dofinansowanie. W szczególności warunkiem kwalifikowalności kosztów jest spełnienie wymagań technicznych Programu.</w:t>
      </w: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jc w:val="both"/>
        <w:rPr>
          <w:rStyle w:val="fragment"/>
          <w:rFonts w:cs="Calibri"/>
          <w:i/>
          <w:iCs/>
        </w:rPr>
      </w:pP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jc w:val="both"/>
        <w:rPr>
          <w:rStyle w:val="fragment"/>
          <w:b/>
          <w:bCs/>
          <w:sz w:val="22"/>
          <w:szCs w:val="22"/>
          <w:shd w:val="clear" w:color="auto" w:fill="FFFFFF"/>
        </w:rPr>
      </w:pPr>
      <w:r w:rsidRPr="00120183">
        <w:rPr>
          <w:rStyle w:val="Strong"/>
          <w:sz w:val="22"/>
          <w:szCs w:val="22"/>
          <w:shd w:val="clear" w:color="auto" w:fill="FFFFFF"/>
        </w:rPr>
        <w:t>B. </w:t>
      </w:r>
      <w:r w:rsidRPr="00120183">
        <w:rPr>
          <w:rStyle w:val="fragment"/>
          <w:b/>
          <w:bCs/>
          <w:sz w:val="22"/>
          <w:szCs w:val="22"/>
          <w:shd w:val="clear" w:color="auto" w:fill="FFFFFF"/>
        </w:rPr>
        <w:t>3 KOSZTY KWALIFIKOWANE, DOTACJA</w:t>
      </w: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jc w:val="both"/>
        <w:rPr>
          <w:i/>
          <w:iCs/>
          <w:sz w:val="20"/>
          <w:szCs w:val="20"/>
          <w:shd w:val="clear" w:color="auto" w:fill="FFFFFF"/>
        </w:rPr>
      </w:pPr>
      <w:r w:rsidRPr="00120183">
        <w:rPr>
          <w:i/>
          <w:iCs/>
          <w:sz w:val="20"/>
          <w:szCs w:val="20"/>
          <w:shd w:val="clear" w:color="auto" w:fill="FFFFFF"/>
        </w:rPr>
        <w:t>Należy wpisać łączną kwotę kosztów kwalifikowanych dla danej kategorii kosztów, wynikającą z dokumentów zakupu ujętych w załączniku nr 1 do wniosku o płatność.</w:t>
      </w:r>
    </w:p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jc w:val="both"/>
        <w:rPr>
          <w:rFonts w:cs="Calibri"/>
          <w:i/>
          <w:iCs/>
          <w:shd w:val="clear" w:color="auto" w:fill="FFFFFF"/>
        </w:rPr>
      </w:pPr>
    </w:p>
    <w:p w:rsidR="0030729A" w:rsidRPr="00120183" w:rsidRDefault="0030729A" w:rsidP="007443AB">
      <w:pPr>
        <w:spacing w:after="0" w:line="240" w:lineRule="auto"/>
        <w:ind w:firstLine="227"/>
        <w:rPr>
          <w:rFonts w:ascii="Times New Roman" w:hAnsi="Times New Roman" w:cs="Times New Roman"/>
          <w:b/>
          <w:bCs/>
          <w:u w:val="single"/>
          <w:lang w:eastAsia="pl-PL"/>
        </w:rPr>
      </w:pPr>
      <w:r w:rsidRPr="00120183">
        <w:rPr>
          <w:rFonts w:ascii="Times New Roman" w:hAnsi="Times New Roman" w:cs="Times New Roman"/>
          <w:b/>
          <w:bCs/>
          <w:u w:val="single"/>
          <w:lang w:eastAsia="pl-PL"/>
        </w:rPr>
        <w:t>W zakresie: Źródła ciepła, instalacje, wentylacja</w:t>
      </w: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45"/>
        <w:gridCol w:w="6476"/>
        <w:gridCol w:w="3259"/>
      </w:tblGrid>
      <w:tr w:rsidR="0030729A" w:rsidRPr="00120183">
        <w:trPr>
          <w:trHeight w:val="1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Koszty kwalifikowane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Kwota kosztów kwalifikowanych wg</w:t>
            </w:r>
          </w:p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dokumentów zakupu</w:t>
            </w:r>
          </w:p>
        </w:tc>
      </w:tr>
      <w:tr w:rsidR="0030729A" w:rsidRPr="00120183">
        <w:trPr>
          <w:trHeight w:val="5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Pompa ciepła powietrze/woda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Pompa ciepła powietrze/powietrze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Kocioł gazowy kondensacyjny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Kocioł na pellet drzewny o podwyższonym standardzie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Kocioł zgazowujący drewno o podwyższonym standardzie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Ogrzewanie elektryczne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Instalacja centralnego ogrzewania oraz instalacja ciepłej wody użytkowej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Podłączenie lokalu do efektywnego źródła ciepła w budynku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Wentylacja mechaniczna z odzyskiem ciepła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Gruntowa pompa ciepła o podwyższonej klasie efektywności energetycznej*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Kotłownia gazowa (dotyczy budynków nie przyłączonych do sieci gazowej)*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9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Mikroinstalacja fotowoltaiczna*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34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E7E6E6"/>
                <w:lang w:eastAsia="pl-PL"/>
              </w:rPr>
              <w:t>Sum</w:t>
            </w: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34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*</w:t>
            </w: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E7E6E6"/>
                <w:lang w:eastAsia="pl-PL"/>
              </w:rPr>
              <w:t>wyłącznie dla Części 4 - Wspólnoty</w:t>
            </w:r>
          </w:p>
        </w:tc>
      </w:tr>
    </w:tbl>
    <w:p w:rsidR="0030729A" w:rsidRPr="00120183" w:rsidRDefault="0030729A" w:rsidP="007443AB">
      <w:pPr>
        <w:pStyle w:val="akapit"/>
        <w:shd w:val="clear" w:color="auto" w:fill="FFFFFF"/>
        <w:spacing w:before="0" w:beforeAutospacing="0" w:after="0" w:afterAutospacing="0"/>
        <w:ind w:firstLine="227"/>
        <w:jc w:val="both"/>
        <w:rPr>
          <w:rFonts w:cs="Calibri"/>
        </w:rPr>
      </w:pPr>
    </w:p>
    <w:p w:rsidR="0030729A" w:rsidRPr="00120183" w:rsidRDefault="0030729A" w:rsidP="007443AB">
      <w:pPr>
        <w:pStyle w:val="akapit"/>
        <w:spacing w:before="0" w:beforeAutospacing="0" w:after="0" w:afterAutospacing="0"/>
        <w:ind w:firstLine="227"/>
        <w:rPr>
          <w:rStyle w:val="fragment"/>
          <w:b/>
          <w:bCs/>
          <w:sz w:val="22"/>
          <w:szCs w:val="22"/>
          <w:u w:val="single"/>
        </w:rPr>
      </w:pPr>
      <w:r w:rsidRPr="00120183">
        <w:rPr>
          <w:rStyle w:val="fragment"/>
          <w:b/>
          <w:bCs/>
          <w:sz w:val="22"/>
          <w:szCs w:val="22"/>
          <w:u w:val="single"/>
        </w:rPr>
        <w:t>W zakresie: Stolarka okienna i drzwiowa, ocieplenie przegród budowlanych</w:t>
      </w:r>
    </w:p>
    <w:p w:rsidR="0030729A" w:rsidRPr="00120183" w:rsidRDefault="0030729A" w:rsidP="007443AB">
      <w:pPr>
        <w:pStyle w:val="akapit"/>
        <w:spacing w:before="0" w:beforeAutospacing="0" w:after="0" w:afterAutospacing="0"/>
        <w:ind w:firstLine="227"/>
        <w:jc w:val="both"/>
        <w:rPr>
          <w:rFonts w:cs="Calibri"/>
          <w:sz w:val="18"/>
          <w:szCs w:val="18"/>
        </w:rPr>
      </w:pPr>
      <w:r w:rsidRPr="00120183">
        <w:rPr>
          <w:rStyle w:val="fragment"/>
          <w:i/>
          <w:iCs/>
          <w:sz w:val="18"/>
          <w:szCs w:val="18"/>
          <w:u w:val="single"/>
        </w:rPr>
        <w:t>Uwaga:</w:t>
      </w:r>
      <w:r w:rsidRPr="00120183">
        <w:rPr>
          <w:rStyle w:val="fragment"/>
          <w:i/>
          <w:iCs/>
          <w:sz w:val="18"/>
          <w:szCs w:val="18"/>
        </w:rPr>
        <w:t xml:space="preserve"> wnioskodawca powinien oprócz pozycji kwota kosztów kwalifikowanych podać również liczbę m2 powierzchni wymienianej stolarki lub powierzchni ocieplanych przegród budowlanych.</w:t>
      </w:r>
    </w:p>
    <w:p w:rsidR="0030729A" w:rsidRPr="00120183" w:rsidRDefault="0030729A" w:rsidP="008A14DF">
      <w:pPr>
        <w:spacing w:after="0"/>
        <w:rPr>
          <w:rFonts w:ascii="Times New Roman" w:hAnsi="Times New Roman" w:cs="Times New Roman"/>
        </w:rPr>
      </w:pP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65"/>
        <w:gridCol w:w="3182"/>
        <w:gridCol w:w="3074"/>
        <w:gridCol w:w="3459"/>
      </w:tblGrid>
      <w:tr w:rsidR="0030729A" w:rsidRPr="00120183">
        <w:trPr>
          <w:trHeight w:val="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Koszty kwalifikowane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Liczba m</w:t>
            </w: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perscript"/>
                <w:lang w:eastAsia="pl-PL"/>
              </w:rPr>
              <w:t>2</w:t>
            </w: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 stolarki lub </w:t>
            </w:r>
          </w:p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przegród budowlanych (których </w:t>
            </w:r>
          </w:p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dotyczą dokumenty zakupu)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Kwota kosztów kwalifikowanych wg</w:t>
            </w:r>
          </w:p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dokumentów zakupu</w:t>
            </w:r>
          </w:p>
        </w:tc>
      </w:tr>
      <w:tr w:rsidR="0030729A" w:rsidRPr="00120183">
        <w:trPr>
          <w:trHeight w:val="5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Stolarka okienna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Stolarka drzwiowa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Ocieplenie przegród budowlanych*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04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E7E6E6"/>
                <w:lang w:eastAsia="pl-PL"/>
              </w:rPr>
              <w:t>Sum</w:t>
            </w: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04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*</w:t>
            </w: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E7E6E6"/>
                <w:lang w:eastAsia="pl-PL"/>
              </w:rPr>
              <w:t>wyłącznie dla Części 4 - Wspólnoty</w:t>
            </w:r>
          </w:p>
        </w:tc>
      </w:tr>
    </w:tbl>
    <w:p w:rsidR="0030729A" w:rsidRDefault="0030729A" w:rsidP="008A14DF">
      <w:pPr>
        <w:spacing w:after="0"/>
        <w:rPr>
          <w:rFonts w:ascii="Times New Roman" w:hAnsi="Times New Roman" w:cs="Times New Roman"/>
          <w:b/>
          <w:bCs/>
          <w:u w:val="single"/>
          <w:shd w:val="clear" w:color="auto" w:fill="FFFFFF"/>
        </w:rPr>
      </w:pPr>
    </w:p>
    <w:p w:rsidR="0030729A" w:rsidRDefault="0030729A" w:rsidP="008A14DF">
      <w:pPr>
        <w:spacing w:after="0"/>
        <w:rPr>
          <w:rFonts w:ascii="Times New Roman" w:hAnsi="Times New Roman" w:cs="Times New Roman"/>
          <w:b/>
          <w:bCs/>
          <w:u w:val="single"/>
          <w:shd w:val="clear" w:color="auto" w:fill="FFFFFF"/>
        </w:rPr>
      </w:pPr>
    </w:p>
    <w:p w:rsidR="0030729A" w:rsidRDefault="0030729A" w:rsidP="008A14DF">
      <w:pPr>
        <w:spacing w:after="0"/>
        <w:rPr>
          <w:rFonts w:ascii="Times New Roman" w:hAnsi="Times New Roman" w:cs="Times New Roman"/>
          <w:b/>
          <w:bCs/>
          <w:u w:val="single"/>
          <w:shd w:val="clear" w:color="auto" w:fill="FFFFFF"/>
        </w:rPr>
      </w:pPr>
    </w:p>
    <w:p w:rsidR="0030729A" w:rsidRDefault="0030729A" w:rsidP="008A14DF">
      <w:pPr>
        <w:spacing w:after="0"/>
        <w:rPr>
          <w:rFonts w:ascii="Times New Roman" w:hAnsi="Times New Roman" w:cs="Times New Roman"/>
          <w:b/>
          <w:bCs/>
          <w:u w:val="single"/>
          <w:shd w:val="clear" w:color="auto" w:fill="FFFFFF"/>
        </w:rPr>
      </w:pPr>
    </w:p>
    <w:p w:rsidR="0030729A" w:rsidRPr="00120183" w:rsidRDefault="0030729A" w:rsidP="008A14DF">
      <w:pPr>
        <w:spacing w:after="0"/>
        <w:rPr>
          <w:rFonts w:ascii="Times New Roman" w:hAnsi="Times New Roman" w:cs="Times New Roman"/>
          <w:b/>
          <w:bCs/>
          <w:u w:val="single"/>
          <w:shd w:val="clear" w:color="auto" w:fill="FFFFFF"/>
        </w:rPr>
      </w:pPr>
    </w:p>
    <w:p w:rsidR="0030729A" w:rsidRPr="00120183" w:rsidRDefault="0030729A" w:rsidP="008A14DF">
      <w:pPr>
        <w:spacing w:after="0"/>
        <w:rPr>
          <w:rFonts w:ascii="Times New Roman" w:hAnsi="Times New Roman" w:cs="Times New Roman"/>
          <w:b/>
          <w:bCs/>
          <w:u w:val="single"/>
          <w:shd w:val="clear" w:color="auto" w:fill="FFFFFF"/>
        </w:rPr>
      </w:pPr>
      <w:r w:rsidRPr="00120183">
        <w:rPr>
          <w:rFonts w:ascii="Times New Roman" w:hAnsi="Times New Roman" w:cs="Times New Roman"/>
          <w:b/>
          <w:bCs/>
          <w:u w:val="single"/>
          <w:shd w:val="clear" w:color="auto" w:fill="FFFFFF"/>
        </w:rPr>
        <w:t>W zakresie: Dokumentacja</w:t>
      </w: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8"/>
        <w:gridCol w:w="5613"/>
        <w:gridCol w:w="4199"/>
      </w:tblGrid>
      <w:tr w:rsidR="0030729A" w:rsidRPr="00120183">
        <w:trPr>
          <w:trHeight w:val="2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Koszty kwalifikowane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Kwota kosztów kwalifikowanych wg</w:t>
            </w:r>
          </w:p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dokumentów zakupu</w:t>
            </w:r>
          </w:p>
        </w:tc>
      </w:tr>
      <w:tr w:rsidR="0030729A" w:rsidRPr="00120183">
        <w:trPr>
          <w:trHeight w:val="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Dokumentacja projektowa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Audyt energetyczny*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5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6E41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Ekspertyzy*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36"/>
        </w:trPr>
        <w:tc>
          <w:tcPr>
            <w:tcW w:w="5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Suma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336"/>
        </w:trPr>
        <w:tc>
          <w:tcPr>
            <w:tcW w:w="10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729A" w:rsidRPr="00120183" w:rsidRDefault="0030729A" w:rsidP="006E41CD">
            <w:pPr>
              <w:spacing w:after="0"/>
              <w:rPr>
                <w:rFonts w:ascii="Times New Roman" w:hAnsi="Times New Roman" w:cs="Times New Roman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*</w:t>
            </w: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E7E6E6"/>
                <w:lang w:eastAsia="pl-PL"/>
              </w:rPr>
              <w:t>wyłącznie dla Części 4 - Wspólnoty</w:t>
            </w:r>
          </w:p>
        </w:tc>
      </w:tr>
      <w:tr w:rsidR="0030729A" w:rsidRPr="00120183">
        <w:trPr>
          <w:trHeight w:val="113"/>
        </w:trPr>
        <w:tc>
          <w:tcPr>
            <w:tcW w:w="588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4199" w:type="dxa"/>
            <w:vAlign w:val="center"/>
          </w:tcPr>
          <w:p w:rsidR="0030729A" w:rsidRPr="00120183" w:rsidRDefault="0030729A" w:rsidP="00744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30729A" w:rsidRPr="00120183" w:rsidRDefault="0030729A" w:rsidP="007443AB">
      <w:pPr>
        <w:spacing w:after="0"/>
        <w:rPr>
          <w:rFonts w:ascii="Times New Roman" w:hAnsi="Times New Roman" w:cs="Times New Roman"/>
          <w:u w:val="single"/>
        </w:rPr>
      </w:pPr>
    </w:p>
    <w:p w:rsidR="0030729A" w:rsidRPr="00120183" w:rsidRDefault="0030729A" w:rsidP="0019695C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120183">
        <w:rPr>
          <w:rFonts w:ascii="Times New Roman" w:hAnsi="Times New Roman" w:cs="Times New Roman"/>
          <w:shd w:val="clear" w:color="auto" w:fill="FFFFFF"/>
        </w:rPr>
        <w:t>□ Oświadczam, że wszystkie prace będące przedmiotem dokumentacji projektowej zostały zrealizowane do dnia zakończenia realizacji przedsięwzięcia</w:t>
      </w:r>
    </w:p>
    <w:p w:rsidR="0030729A" w:rsidRPr="00120183" w:rsidRDefault="0030729A" w:rsidP="0019695C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</w:p>
    <w:p w:rsidR="0030729A" w:rsidRPr="00120183" w:rsidRDefault="0030729A" w:rsidP="0019695C">
      <w:pPr>
        <w:pStyle w:val="cyfra-rzymska"/>
        <w:spacing w:before="0" w:beforeAutospacing="0" w:after="0" w:afterAutospacing="0"/>
        <w:ind w:hanging="227"/>
        <w:rPr>
          <w:rStyle w:val="fragment"/>
          <w:b/>
          <w:bCs/>
          <w:sz w:val="22"/>
          <w:szCs w:val="22"/>
        </w:rPr>
      </w:pPr>
      <w:r w:rsidRPr="00120183">
        <w:rPr>
          <w:rStyle w:val="Strong"/>
          <w:rFonts w:cs="Calibri"/>
          <w:sz w:val="22"/>
          <w:szCs w:val="22"/>
        </w:rPr>
        <w:tab/>
      </w:r>
      <w:r w:rsidRPr="00120183">
        <w:rPr>
          <w:rStyle w:val="Strong"/>
          <w:sz w:val="22"/>
          <w:szCs w:val="22"/>
        </w:rPr>
        <w:t>C. </w:t>
      </w:r>
      <w:r w:rsidRPr="00120183">
        <w:rPr>
          <w:rStyle w:val="fragment"/>
          <w:rFonts w:cs="Calibri"/>
          <w:b/>
          <w:bCs/>
          <w:sz w:val="22"/>
          <w:szCs w:val="22"/>
        </w:rPr>
        <w:t> </w:t>
      </w:r>
      <w:r w:rsidRPr="00120183">
        <w:rPr>
          <w:rStyle w:val="fragment"/>
          <w:b/>
          <w:bCs/>
          <w:sz w:val="22"/>
          <w:szCs w:val="22"/>
        </w:rPr>
        <w:t>WSKAZANIE SPOSOBU WYPŁATY ŚRODKÓW Z DOTACJI</w:t>
      </w:r>
    </w:p>
    <w:p w:rsidR="0030729A" w:rsidRPr="00120183" w:rsidRDefault="0030729A" w:rsidP="0019695C">
      <w:pPr>
        <w:pStyle w:val="cyfra-rzymska"/>
        <w:spacing w:before="0" w:beforeAutospacing="0" w:after="0" w:afterAutospacing="0"/>
        <w:ind w:hanging="227"/>
        <w:rPr>
          <w:rStyle w:val="fragment"/>
          <w:b/>
          <w:bCs/>
          <w:sz w:val="22"/>
          <w:szCs w:val="22"/>
        </w:rPr>
      </w:pPr>
    </w:p>
    <w:p w:rsidR="0030729A" w:rsidRPr="00120183" w:rsidRDefault="0030729A" w:rsidP="0019695C">
      <w:pPr>
        <w:pStyle w:val="cyfra-rzymska"/>
        <w:spacing w:before="0" w:beforeAutospacing="0" w:after="0" w:afterAutospacing="0"/>
        <w:ind w:hanging="227"/>
        <w:rPr>
          <w:sz w:val="22"/>
          <w:szCs w:val="22"/>
        </w:rPr>
      </w:pPr>
      <w:r w:rsidRPr="00120183">
        <w:rPr>
          <w:rFonts w:cs="Calibri"/>
          <w:sz w:val="22"/>
          <w:szCs w:val="22"/>
        </w:rPr>
        <w:sym w:font="Symbol" w:char="F0F0"/>
      </w:r>
      <w:r w:rsidRPr="00120183">
        <w:rPr>
          <w:sz w:val="22"/>
          <w:szCs w:val="22"/>
        </w:rPr>
        <w:t xml:space="preserve"> na rachunek bankowy</w:t>
      </w:r>
    </w:p>
    <w:p w:rsidR="0030729A" w:rsidRPr="00120183" w:rsidRDefault="0030729A" w:rsidP="0019695C">
      <w:pPr>
        <w:pStyle w:val="akapit"/>
        <w:spacing w:before="0" w:beforeAutospacing="0" w:after="0" w:afterAutospacing="0"/>
        <w:ind w:firstLine="227"/>
        <w:rPr>
          <w:rFonts w:cs="Calibri"/>
          <w:sz w:val="18"/>
          <w:szCs w:val="18"/>
        </w:rPr>
      </w:pP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479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3"/>
      </w:tblGrid>
      <w:tr w:rsidR="0030729A" w:rsidRPr="00120183">
        <w:trPr>
          <w:trHeight w:val="188"/>
        </w:trPr>
        <w:tc>
          <w:tcPr>
            <w:tcW w:w="0" w:type="auto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Rachunek bankowy Beneficjenta do wypłaty dotacji</w:t>
            </w:r>
          </w:p>
        </w:tc>
      </w:tr>
      <w:tr w:rsidR="0030729A" w:rsidRPr="00120183">
        <w:trPr>
          <w:trHeight w:val="414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Numer rachunku bankowego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0729A" w:rsidRPr="00120183" w:rsidRDefault="0030729A" w:rsidP="00053E9B">
      <w:pPr>
        <w:spacing w:after="0"/>
        <w:jc w:val="both"/>
        <w:rPr>
          <w:rFonts w:ascii="Times New Roman" w:hAnsi="Times New Roman" w:cs="Times New Roman"/>
          <w:u w:val="single"/>
        </w:rPr>
      </w:pPr>
    </w:p>
    <w:p w:rsidR="0030729A" w:rsidRPr="00120183" w:rsidRDefault="0030729A" w:rsidP="0019695C">
      <w:pPr>
        <w:spacing w:after="0"/>
        <w:jc w:val="both"/>
        <w:rPr>
          <w:rStyle w:val="Strong"/>
          <w:rFonts w:ascii="Times New Roman" w:hAnsi="Times New Roman" w:cs="Times New Roman"/>
          <w:shd w:val="clear" w:color="auto" w:fill="FFFFFF"/>
        </w:rPr>
      </w:pPr>
    </w:p>
    <w:p w:rsidR="0030729A" w:rsidRPr="00120183" w:rsidRDefault="0030729A" w:rsidP="0019695C">
      <w:pPr>
        <w:spacing w:after="0"/>
        <w:jc w:val="both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  <w:r w:rsidRPr="00120183">
        <w:rPr>
          <w:rStyle w:val="Strong"/>
          <w:rFonts w:ascii="Times New Roman" w:hAnsi="Times New Roman" w:cs="Times New Roman"/>
          <w:shd w:val="clear" w:color="auto" w:fill="FFFFFF"/>
        </w:rPr>
        <w:t>D. </w:t>
      </w:r>
      <w:r w:rsidRPr="00120183">
        <w:rPr>
          <w:rStyle w:val="fragment"/>
          <w:rFonts w:ascii="Times New Roman" w:hAnsi="Times New Roman" w:cs="Times New Roman"/>
          <w:b/>
          <w:bCs/>
          <w:shd w:val="clear" w:color="auto" w:fill="FFFFFF"/>
        </w:rPr>
        <w:t> WYMAGANE ZAŁĄCZNIKI DOŁĄCZONE DO WNIOSKU</w:t>
      </w: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582"/>
        <w:gridCol w:w="8498"/>
      </w:tblGrid>
      <w:tr w:rsidR="0030729A" w:rsidRPr="00120183">
        <w:trPr>
          <w:trHeight w:val="21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Załączniki</w:t>
            </w:r>
          </w:p>
        </w:tc>
      </w:tr>
      <w:tr w:rsidR="0030729A" w:rsidRPr="00120183">
        <w:trPr>
          <w:trHeight w:val="5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Załącznik nr 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Zestawienie dokumentów potwierdzających poniesienie kosztów kwalifikowanych</w:t>
            </w:r>
          </w:p>
        </w:tc>
      </w:tr>
      <w:tr w:rsidR="0030729A" w:rsidRPr="00120183">
        <w:trPr>
          <w:trHeight w:val="5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Załącznik nr 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19695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Lista pozostałych dokumentów sporządzonych przez Beneficjenta</w:t>
            </w:r>
          </w:p>
        </w:tc>
      </w:tr>
    </w:tbl>
    <w:p w:rsidR="0030729A" w:rsidRPr="00120183" w:rsidRDefault="0030729A" w:rsidP="0019695C">
      <w:pPr>
        <w:spacing w:after="0"/>
        <w:jc w:val="both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</w:p>
    <w:p w:rsidR="0030729A" w:rsidRPr="00120183" w:rsidRDefault="0030729A" w:rsidP="005A7AE7">
      <w:pPr>
        <w:pStyle w:val="akapit"/>
        <w:spacing w:before="0" w:beforeAutospacing="0" w:after="0" w:afterAutospacing="0"/>
        <w:ind w:firstLine="227"/>
        <w:jc w:val="both"/>
        <w:rPr>
          <w:rStyle w:val="fragment"/>
          <w:i/>
          <w:iCs/>
          <w:sz w:val="18"/>
          <w:szCs w:val="18"/>
        </w:rPr>
      </w:pPr>
      <w:r w:rsidRPr="00120183">
        <w:rPr>
          <w:rStyle w:val="fragment"/>
          <w:sz w:val="18"/>
          <w:szCs w:val="18"/>
          <w:u w:val="single"/>
        </w:rPr>
        <w:t>Uwaga:</w:t>
      </w:r>
      <w:r w:rsidRPr="00120183">
        <w:rPr>
          <w:rStyle w:val="fragment"/>
          <w:rFonts w:cs="Calibri"/>
          <w:sz w:val="18"/>
          <w:szCs w:val="18"/>
        </w:rPr>
        <w:t> </w:t>
      </w:r>
      <w:r w:rsidRPr="00120183">
        <w:rPr>
          <w:rStyle w:val="fragment"/>
          <w:i/>
          <w:iCs/>
          <w:sz w:val="18"/>
          <w:szCs w:val="18"/>
        </w:rPr>
        <w:t>Do wniosku należy dołączyć jako pozostałe załączniki, dokumenty wymienione na liście w Załączniku nr 2. Rodzaj dokumentów określonych jako wymagane, wynika z instrukcji wypełniania wniosku o płatność.</w:t>
      </w:r>
    </w:p>
    <w:p w:rsidR="0030729A" w:rsidRPr="00120183" w:rsidRDefault="0030729A" w:rsidP="005A7AE7">
      <w:pPr>
        <w:pStyle w:val="akapit"/>
        <w:spacing w:before="0" w:beforeAutospacing="0" w:after="0" w:afterAutospacing="0"/>
        <w:ind w:firstLine="227"/>
        <w:jc w:val="both"/>
        <w:rPr>
          <w:rFonts w:cs="Calibri"/>
          <w:sz w:val="18"/>
          <w:szCs w:val="18"/>
        </w:rPr>
      </w:pPr>
    </w:p>
    <w:p w:rsidR="0030729A" w:rsidRPr="00120183" w:rsidRDefault="0030729A" w:rsidP="005A7AE7">
      <w:pPr>
        <w:pStyle w:val="akapit"/>
        <w:spacing w:before="0" w:beforeAutospacing="0" w:after="0" w:afterAutospacing="0"/>
        <w:ind w:firstLine="227"/>
        <w:jc w:val="both"/>
        <w:rPr>
          <w:rFonts w:cs="Calibri"/>
          <w:sz w:val="20"/>
          <w:szCs w:val="20"/>
        </w:rPr>
      </w:pPr>
      <w:r w:rsidRPr="00120183">
        <w:rPr>
          <w:rStyle w:val="fragment"/>
          <w:sz w:val="18"/>
          <w:szCs w:val="18"/>
          <w:u w:val="single"/>
        </w:rPr>
        <w:t>Uwaga:</w:t>
      </w:r>
      <w:r w:rsidRPr="00120183">
        <w:rPr>
          <w:rStyle w:val="fragment"/>
          <w:rFonts w:cs="Calibri"/>
          <w:sz w:val="18"/>
          <w:szCs w:val="18"/>
        </w:rPr>
        <w:t> </w:t>
      </w:r>
      <w:r w:rsidRPr="00120183">
        <w:rPr>
          <w:rStyle w:val="fragment"/>
          <w:i/>
          <w:iCs/>
          <w:sz w:val="18"/>
          <w:szCs w:val="18"/>
        </w:rPr>
        <w:t>Dokumenty należy dołączyć w formie kopii, a w przypadku dokumentów zakupu, w formie kopii potwierdzonej przez Beneficjenta za zgodność z oryginałem</w:t>
      </w:r>
    </w:p>
    <w:p w:rsidR="0030729A" w:rsidRPr="00120183" w:rsidRDefault="0030729A" w:rsidP="005A7AE7">
      <w:pPr>
        <w:spacing w:after="0"/>
        <w:jc w:val="both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0080"/>
      </w:tblGrid>
      <w:tr w:rsidR="0030729A" w:rsidRPr="0012018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Jeśli dokumenty określone jako wymagane nie są dołączane ze względu na wykonanie prac siłami własnymi, należy zaznaczyć kategorie kosztów, których te prace dotyczą:</w:t>
            </w:r>
          </w:p>
        </w:tc>
      </w:tr>
      <w:tr w:rsidR="0030729A" w:rsidRPr="00120183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lang w:eastAsia="pl-PL"/>
              </w:rPr>
              <w:t>□ </w:t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Instalacja centralnego ogrzewania oraz instalacja ciepłej wody użytkowej</w:t>
            </w:r>
          </w:p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30729A" w:rsidRPr="00120183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lang w:eastAsia="pl-PL"/>
              </w:rPr>
              <w:t>□ </w:t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Podłączenie lokalu do efektywnego źródła ciepła w budynku</w:t>
            </w:r>
          </w:p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30729A" w:rsidRPr="00120183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lang w:eastAsia="pl-PL"/>
              </w:rPr>
              <w:t>□ </w:t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Wentylacja mechaniczna z odzyskiem ciepła</w:t>
            </w:r>
          </w:p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30729A" w:rsidRPr="00120183"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lang w:eastAsia="pl-PL"/>
              </w:rPr>
              <w:t>□ </w:t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Stolarka okienna, stolarka drzwiowa</w:t>
            </w:r>
          </w:p>
        </w:tc>
      </w:tr>
      <w:tr w:rsidR="0030729A" w:rsidRPr="00120183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5A7A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Uwaga: </w:t>
            </w: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w przypadku realizacji prac siłami własnymi, wypłata dotacji po złożeniu końcowego wniosku o płatność będzie poprzedzona kontrolą podczas wizytacji końcowej. Celem kontroli jest potwierdzenie realizacji przedsięwzięcia zgodnie z umową, a także prawdziwości informacji i oświadczeń zawartych przez Beneficjenta we wniosku o dofinansowanie oraz wnioskach o płatność</w:t>
            </w: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.</w:t>
            </w:r>
          </w:p>
        </w:tc>
      </w:tr>
    </w:tbl>
    <w:p w:rsidR="0030729A" w:rsidRPr="00120183" w:rsidRDefault="0030729A" w:rsidP="005A7AE7">
      <w:pPr>
        <w:shd w:val="clear" w:color="auto" w:fill="FFFFFF"/>
        <w:spacing w:after="0" w:line="240" w:lineRule="auto"/>
        <w:ind w:hanging="284"/>
        <w:rPr>
          <w:rFonts w:ascii="Times New Roman" w:hAnsi="Times New Roman" w:cs="Times New Roman"/>
          <w:b/>
          <w:bCs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ind w:hanging="284"/>
        <w:rPr>
          <w:rFonts w:ascii="Times New Roman" w:hAnsi="Times New Roman" w:cs="Times New Roman"/>
          <w:b/>
          <w:bCs/>
          <w:lang w:eastAsia="pl-PL"/>
        </w:rPr>
      </w:pPr>
      <w:r w:rsidRPr="00120183">
        <w:rPr>
          <w:rFonts w:ascii="Times New Roman" w:hAnsi="Times New Roman" w:cs="Times New Roman"/>
          <w:b/>
          <w:bCs/>
          <w:lang w:eastAsia="pl-PL"/>
        </w:rPr>
        <w:t>E.  OŚWIADCZENIA</w:t>
      </w:r>
    </w:p>
    <w:p w:rsidR="0030729A" w:rsidRPr="00120183" w:rsidRDefault="0030729A" w:rsidP="005A7AE7">
      <w:pPr>
        <w:shd w:val="clear" w:color="auto" w:fill="FFFFFF"/>
        <w:spacing w:after="0" w:line="240" w:lineRule="auto"/>
        <w:ind w:hanging="284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lang w:eastAsia="pl-PL"/>
        </w:rPr>
      </w:pPr>
      <w:r w:rsidRPr="00120183">
        <w:rPr>
          <w:rFonts w:ascii="Times New Roman" w:hAnsi="Times New Roman" w:cs="Times New Roman"/>
          <w:b/>
          <w:bCs/>
          <w:lang w:eastAsia="pl-PL"/>
        </w:rPr>
        <w:t>Oświadczenie o odpowiedzialności karnej</w:t>
      </w: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120183">
        <w:rPr>
          <w:rFonts w:ascii="Times New Roman" w:hAnsi="Times New Roman" w:cs="Times New Roman"/>
          <w:lang w:eastAsia="pl-PL"/>
        </w:rPr>
        <w:t>Oświadczam, że jest mi znana odpowiedzialność karna, w szczególności za złożenie podrobionego, przerobionego, poświadczającego nieprawdę albo nierzetelnego dokumentu albo złożenie nierzetelnego, pisemnego oświadczenia dotyczącego okoliczności mających istotne znaczenie dla uzyskania dofinansowania wynikająca z art. 297 ustawy z dnia 6 czerwca 1997 roku – Kodeks karny.</w:t>
      </w: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lang w:eastAsia="pl-PL"/>
        </w:rPr>
      </w:pPr>
      <w:r w:rsidRPr="00120183">
        <w:rPr>
          <w:rFonts w:ascii="Times New Roman" w:hAnsi="Times New Roman" w:cs="Times New Roman"/>
          <w:b/>
          <w:bCs/>
          <w:lang w:eastAsia="pl-PL"/>
        </w:rPr>
        <w:t>Oświadczenie o realizacji zakresu rzeczowego w lokalu mieszkalnym objętym dofinansowaniem</w:t>
      </w: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120183">
        <w:rPr>
          <w:rFonts w:ascii="Times New Roman" w:hAnsi="Times New Roman" w:cs="Times New Roman"/>
          <w:lang w:eastAsia="pl-PL"/>
        </w:rPr>
        <w:t>Zakres rzeczowy przedsięwzięcia podlegający rozliczeniu w niniejszym wniosku o płatność odpowiada przeznaczeniu, któremu ma służyć, został zamontowany w lokalu mieszkalnym objętym dofinansowaniem i jest gotowy do eksploatacji.</w:t>
      </w: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lang w:eastAsia="pl-PL"/>
        </w:rPr>
      </w:pPr>
      <w:r w:rsidRPr="00120183">
        <w:rPr>
          <w:rFonts w:ascii="Times New Roman" w:hAnsi="Times New Roman" w:cs="Times New Roman"/>
          <w:b/>
          <w:bCs/>
          <w:lang w:eastAsia="pl-PL"/>
        </w:rPr>
        <w:t>Oświadczenie o spełnieniu warunków Programu</w:t>
      </w: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120183">
        <w:rPr>
          <w:rFonts w:ascii="Times New Roman" w:hAnsi="Times New Roman" w:cs="Times New Roman"/>
          <w:lang w:eastAsia="pl-PL"/>
        </w:rPr>
        <w:t>Oświadczam, że wszystkie urządzenia, materiały i usługi przedstawione do rozliczenia w ramach tego wniosku o płatność zostały zrealizowane zgodnie z warunkami Programu i wymaganiami technicznymi określonymi w Regulaminie naboru określającym sposób składania i rozpatrywania wniosków o dofinansowanie w ramach Programu priorytetowego Ciepłe Mieszkanie na terenie Gminy Myślibórz, w tym wszystkie materiały i urządzenia zakupiono oraz zainstalowano jako fabrycznie nowe.</w:t>
      </w: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lang w:eastAsia="pl-PL"/>
        </w:rPr>
      </w:pPr>
      <w:r w:rsidRPr="00120183">
        <w:rPr>
          <w:rFonts w:ascii="Times New Roman" w:hAnsi="Times New Roman" w:cs="Times New Roman"/>
          <w:b/>
          <w:bCs/>
          <w:lang w:eastAsia="pl-PL"/>
        </w:rPr>
        <w:t>Oświadczenie o uniknięciu podwójnego dofinansowania</w:t>
      </w: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120183">
        <w:rPr>
          <w:rFonts w:ascii="Times New Roman" w:hAnsi="Times New Roman" w:cs="Times New Roman"/>
          <w:lang w:eastAsia="pl-PL"/>
        </w:rPr>
        <w:t>Oświadczam, że łączna kwota dofinansowania realizowanego przedsięwzięcia w ramach Programu ze wszystkich środków publicznych nie przekracza 100% kosztów kwalifikowanych przedsięwzięcia.</w:t>
      </w: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lang w:eastAsia="pl-PL"/>
        </w:rPr>
      </w:pPr>
      <w:r w:rsidRPr="00120183">
        <w:rPr>
          <w:rFonts w:ascii="Times New Roman" w:hAnsi="Times New Roman" w:cs="Times New Roman"/>
          <w:b/>
          <w:bCs/>
          <w:lang w:eastAsia="pl-PL"/>
        </w:rPr>
        <w:t>Oświadczenie o wypełnieniu wniosku zgodnie z Instrukcją</w:t>
      </w:r>
    </w:p>
    <w:p w:rsidR="0030729A" w:rsidRPr="00120183" w:rsidRDefault="0030729A" w:rsidP="005A7AE7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120183">
        <w:rPr>
          <w:rFonts w:ascii="Times New Roman" w:hAnsi="Times New Roman" w:cs="Times New Roman"/>
          <w:lang w:eastAsia="pl-PL"/>
        </w:rPr>
        <w:t>Oświadczam, że zapoznałem się z instrukcją „Jak wypełnić wniosek o płatność w programie Programu Ciepłe Mieszkanie na terenie Gminy Myslibórz i wypełniłem wniosek zgodnie z jej treścią. Rozumiem i akceptuję zobowiązania i konsekwencje wynikające z tej Instrukcji.</w:t>
      </w:r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bookmarkStart w:id="0" w:name="_GoBack"/>
      <w:bookmarkEnd w:id="0"/>
    </w:p>
    <w:p w:rsidR="0030729A" w:rsidRPr="00120183" w:rsidRDefault="0030729A" w:rsidP="005A7A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:rsidR="0030729A" w:rsidRPr="00120183" w:rsidRDefault="0030729A" w:rsidP="00641B29">
      <w:pPr>
        <w:shd w:val="clear" w:color="auto" w:fill="FFFFFF"/>
        <w:spacing w:after="0" w:line="240" w:lineRule="auto"/>
        <w:ind w:firstLine="227"/>
        <w:jc w:val="right"/>
        <w:rPr>
          <w:rFonts w:ascii="Times New Roman" w:hAnsi="Times New Roman" w:cs="Times New Roman"/>
          <w:lang w:eastAsia="pl-PL"/>
        </w:rPr>
      </w:pPr>
      <w:r w:rsidRPr="00120183">
        <w:rPr>
          <w:rFonts w:ascii="Times New Roman" w:hAnsi="Times New Roman" w:cs="Times New Roman"/>
          <w:b/>
          <w:bCs/>
          <w:lang w:eastAsia="pl-PL"/>
        </w:rPr>
        <w:t>--------------------------------------</w:t>
      </w:r>
    </w:p>
    <w:p w:rsidR="0030729A" w:rsidRPr="00120183" w:rsidRDefault="0030729A" w:rsidP="00B20F49">
      <w:pPr>
        <w:shd w:val="clear" w:color="auto" w:fill="FFFFFF"/>
        <w:spacing w:line="240" w:lineRule="auto"/>
        <w:ind w:firstLine="227"/>
        <w:jc w:val="both"/>
        <w:rPr>
          <w:rStyle w:val="Strong"/>
          <w:rFonts w:ascii="Times New Roman" w:hAnsi="Times New Roman" w:cs="Times New Roman"/>
          <w:b w:val="0"/>
          <w:bCs w:val="0"/>
          <w:sz w:val="18"/>
          <w:szCs w:val="18"/>
          <w:lang w:eastAsia="pl-PL"/>
        </w:rPr>
      </w:pPr>
      <w:r w:rsidRPr="00120183">
        <w:rPr>
          <w:rFonts w:ascii="Times New Roman" w:hAnsi="Times New Roman" w:cs="Times New Roman"/>
          <w:sz w:val="18"/>
          <w:szCs w:val="18"/>
          <w:lang w:eastAsia="pl-PL"/>
        </w:rPr>
        <w:t>[data, podpis Beneficjenta / Pełnomocnika / osób upoważnionych do reprezentacji wspólnoty mieszkaniowej]</w:t>
      </w:r>
    </w:p>
    <w:p w:rsidR="0030729A" w:rsidRPr="00120183" w:rsidRDefault="0030729A" w:rsidP="005A7AE7">
      <w:pPr>
        <w:spacing w:after="0"/>
        <w:jc w:val="both"/>
        <w:rPr>
          <w:rStyle w:val="Strong"/>
          <w:rFonts w:ascii="Times New Roman" w:hAnsi="Times New Roman" w:cs="Times New Roman"/>
          <w:shd w:val="clear" w:color="auto" w:fill="FFFFFF"/>
        </w:rPr>
      </w:pPr>
    </w:p>
    <w:p w:rsidR="0030729A" w:rsidRPr="00120183" w:rsidRDefault="0030729A" w:rsidP="005A7AE7">
      <w:pPr>
        <w:spacing w:after="0"/>
        <w:jc w:val="both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  <w:r w:rsidRPr="00120183">
        <w:rPr>
          <w:rStyle w:val="Strong"/>
          <w:rFonts w:ascii="Times New Roman" w:hAnsi="Times New Roman" w:cs="Times New Roman"/>
          <w:shd w:val="clear" w:color="auto" w:fill="FFFFFF"/>
        </w:rPr>
        <w:t>F. </w:t>
      </w:r>
      <w:r w:rsidRPr="00120183">
        <w:rPr>
          <w:rStyle w:val="fragment"/>
          <w:rFonts w:ascii="Times New Roman" w:hAnsi="Times New Roman" w:cs="Times New Roman"/>
          <w:b/>
          <w:bCs/>
          <w:shd w:val="clear" w:color="auto" w:fill="FFFFFF"/>
        </w:rPr>
        <w:t> ROZLICZENIE FINANSOWE PRZEDSIĘWZIĘCIA (WYPEŁNIA GMINA Myslibórz)</w:t>
      </w:r>
    </w:p>
    <w:p w:rsidR="0030729A" w:rsidRPr="00120183" w:rsidRDefault="0030729A" w:rsidP="005A7AE7">
      <w:pPr>
        <w:spacing w:after="0"/>
        <w:jc w:val="both"/>
        <w:rPr>
          <w:rStyle w:val="fragment"/>
          <w:rFonts w:ascii="Times New Roman" w:hAnsi="Times New Roman" w:cs="Times New Roman"/>
          <w:b/>
          <w:bCs/>
          <w:shd w:val="clear" w:color="auto" w:fill="FFFFFF"/>
        </w:rPr>
      </w:pPr>
    </w:p>
    <w:tbl>
      <w:tblPr>
        <w:tblW w:w="9938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62"/>
        <w:gridCol w:w="3593"/>
        <w:gridCol w:w="1652"/>
        <w:gridCol w:w="3631"/>
      </w:tblGrid>
      <w:tr w:rsidR="0030729A" w:rsidRPr="00120183">
        <w:trPr>
          <w:trHeight w:val="682"/>
        </w:trPr>
        <w:tc>
          <w:tcPr>
            <w:tcW w:w="4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Wyliczona kwota dotacji do wypłaty w ramach </w:t>
            </w:r>
          </w:p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wniosku, z </w:t>
            </w:r>
            <w:r w:rsidRPr="00120183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uwzględnieniem obniżenia z tytułu prowadzenia działalności gospodarczej (jeśli dotyczy)</w:t>
            </w:r>
          </w:p>
        </w:tc>
        <w:tc>
          <w:tcPr>
            <w:tcW w:w="5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654"/>
        </w:trPr>
        <w:tc>
          <w:tcPr>
            <w:tcW w:w="4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Zatwierdzona kwota dotacji do wypłaty w ramach wniosku</w:t>
            </w:r>
          </w:p>
        </w:tc>
        <w:tc>
          <w:tcPr>
            <w:tcW w:w="5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0729A" w:rsidRPr="00120183">
        <w:trPr>
          <w:trHeight w:val="521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3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20183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PODPIS AKCEPTUJĄCEGO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29A" w:rsidRPr="00120183" w:rsidRDefault="0030729A" w:rsidP="003C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0729A" w:rsidRPr="00120183" w:rsidRDefault="0030729A" w:rsidP="00641B29">
      <w:pPr>
        <w:tabs>
          <w:tab w:val="left" w:pos="1150"/>
        </w:tabs>
        <w:rPr>
          <w:rFonts w:ascii="Times New Roman" w:hAnsi="Times New Roman" w:cs="Times New Roman"/>
          <w:sz w:val="27"/>
          <w:szCs w:val="27"/>
          <w:lang w:eastAsia="pl-PL"/>
        </w:rPr>
      </w:pPr>
    </w:p>
    <w:sectPr w:rsidR="0030729A" w:rsidRPr="00120183" w:rsidSect="00EE0EDC">
      <w:pgSz w:w="11906" w:h="16838"/>
      <w:pgMar w:top="709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4DF"/>
    <w:rsid w:val="00053E9B"/>
    <w:rsid w:val="00115C0F"/>
    <w:rsid w:val="00120183"/>
    <w:rsid w:val="00130BDD"/>
    <w:rsid w:val="00136408"/>
    <w:rsid w:val="0019695C"/>
    <w:rsid w:val="001E78BE"/>
    <w:rsid w:val="0023306D"/>
    <w:rsid w:val="002662D1"/>
    <w:rsid w:val="00300534"/>
    <w:rsid w:val="0030729A"/>
    <w:rsid w:val="00375D09"/>
    <w:rsid w:val="0038469E"/>
    <w:rsid w:val="003A198C"/>
    <w:rsid w:val="003C666A"/>
    <w:rsid w:val="003E335C"/>
    <w:rsid w:val="00457FD1"/>
    <w:rsid w:val="004853B8"/>
    <w:rsid w:val="004E3DC9"/>
    <w:rsid w:val="00544DCC"/>
    <w:rsid w:val="00561C21"/>
    <w:rsid w:val="0056573E"/>
    <w:rsid w:val="00591545"/>
    <w:rsid w:val="005A7AE7"/>
    <w:rsid w:val="00641B29"/>
    <w:rsid w:val="006C53CE"/>
    <w:rsid w:val="006E41CD"/>
    <w:rsid w:val="007443AB"/>
    <w:rsid w:val="0078690B"/>
    <w:rsid w:val="007B121D"/>
    <w:rsid w:val="007D175D"/>
    <w:rsid w:val="007E066D"/>
    <w:rsid w:val="007F625B"/>
    <w:rsid w:val="0080198C"/>
    <w:rsid w:val="008336EF"/>
    <w:rsid w:val="00870DF6"/>
    <w:rsid w:val="008A14DF"/>
    <w:rsid w:val="008C4F26"/>
    <w:rsid w:val="008D2F01"/>
    <w:rsid w:val="008D6F94"/>
    <w:rsid w:val="00997AE2"/>
    <w:rsid w:val="009C2690"/>
    <w:rsid w:val="00B20F49"/>
    <w:rsid w:val="00B85988"/>
    <w:rsid w:val="00BA189E"/>
    <w:rsid w:val="00CF6DB2"/>
    <w:rsid w:val="00D070AD"/>
    <w:rsid w:val="00EE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98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8A14DF"/>
    <w:rPr>
      <w:b/>
      <w:bCs/>
    </w:rPr>
  </w:style>
  <w:style w:type="character" w:customStyle="1" w:styleId="fragment">
    <w:name w:val="fragment"/>
    <w:basedOn w:val="DefaultParagraphFont"/>
    <w:uiPriority w:val="99"/>
    <w:rsid w:val="008A14DF"/>
  </w:style>
  <w:style w:type="paragraph" w:customStyle="1" w:styleId="wielka-litera">
    <w:name w:val="wielka-litera"/>
    <w:basedOn w:val="Normal"/>
    <w:uiPriority w:val="99"/>
    <w:rsid w:val="00375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">
    <w:name w:val="akapit"/>
    <w:basedOn w:val="Normal"/>
    <w:uiPriority w:val="99"/>
    <w:rsid w:val="00744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yfra-rzymska">
    <w:name w:val="cyfra-rzymska"/>
    <w:basedOn w:val="Normal"/>
    <w:uiPriority w:val="99"/>
    <w:rsid w:val="0019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">
    <w:name w:val="zalacznik"/>
    <w:basedOn w:val="Normal"/>
    <w:uiPriority w:val="99"/>
    <w:rsid w:val="0011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4">
    <w:name w:val="a4"/>
    <w:basedOn w:val="Normal"/>
    <w:uiPriority w:val="99"/>
    <w:rsid w:val="00115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6E41C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13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376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377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3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375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75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3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4</Pages>
  <Words>1183</Words>
  <Characters>7099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)</dc:title>
  <dc:subject/>
  <dc:creator>Dorota Nycz</dc:creator>
  <cp:keywords/>
  <dc:description/>
  <cp:lastModifiedBy>GKOS</cp:lastModifiedBy>
  <cp:revision>4</cp:revision>
  <cp:lastPrinted>2023-04-12T10:02:00Z</cp:lastPrinted>
  <dcterms:created xsi:type="dcterms:W3CDTF">2024-06-19T06:36:00Z</dcterms:created>
  <dcterms:modified xsi:type="dcterms:W3CDTF">2024-06-19T09:59:00Z</dcterms:modified>
</cp:coreProperties>
</file>